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-94"/>
        <w:tblW w:w="132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90"/>
        <w:gridCol w:w="4450"/>
        <w:gridCol w:w="4070"/>
        <w:gridCol w:w="2249"/>
      </w:tblGrid>
      <w:tr w:rsidR="0080152C" w:rsidRPr="00D3523F" w14:paraId="16BB78B4" w14:textId="77777777" w:rsidTr="005F23B2">
        <w:trPr>
          <w:trHeight w:val="939"/>
        </w:trPr>
        <w:tc>
          <w:tcPr>
            <w:tcW w:w="2490" w:type="dxa"/>
            <w:shd w:val="clear" w:color="auto" w:fill="auto"/>
          </w:tcPr>
          <w:p w14:paraId="3452E2F6" w14:textId="77777777" w:rsidR="0080152C" w:rsidRPr="00D3523F" w:rsidRDefault="0080152C" w:rsidP="005F23B2">
            <w:pPr>
              <w:rPr>
                <w:rFonts w:ascii="Trebuchet MS" w:hAnsi="Trebuchet MS"/>
                <w:sz w:val="22"/>
                <w:szCs w:val="22"/>
              </w:rPr>
            </w:pPr>
          </w:p>
          <w:p w14:paraId="6AD9B555" w14:textId="77777777" w:rsidR="0080152C" w:rsidRPr="00D3523F" w:rsidRDefault="0080152C" w:rsidP="005F23B2">
            <w:pPr>
              <w:rPr>
                <w:rFonts w:ascii="Trebuchet MS" w:hAnsi="Trebuchet MS"/>
                <w:sz w:val="22"/>
                <w:szCs w:val="22"/>
              </w:rPr>
            </w:pPr>
          </w:p>
          <w:p w14:paraId="3D0E6009" w14:textId="77777777" w:rsidR="0080152C" w:rsidRPr="00D3523F" w:rsidRDefault="0080152C" w:rsidP="005F23B2">
            <w:pPr>
              <w:ind w:firstLine="708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0769" w:type="dxa"/>
            <w:gridSpan w:val="3"/>
            <w:vAlign w:val="center"/>
          </w:tcPr>
          <w:p w14:paraId="6B871128" w14:textId="77777777" w:rsidR="0080152C" w:rsidRDefault="0080152C" w:rsidP="005F23B2">
            <w:pPr>
              <w:pStyle w:val="Textoindependiente"/>
              <w:tabs>
                <w:tab w:val="num" w:pos="284"/>
              </w:tabs>
              <w:jc w:val="center"/>
              <w:rPr>
                <w:rFonts w:ascii="Trebuchet MS" w:hAnsi="Trebuchet MS" w:cs="Arial"/>
                <w:b/>
                <w:sz w:val="28"/>
                <w:szCs w:val="28"/>
                <w:lang w:val="es-ES"/>
              </w:rPr>
            </w:pPr>
            <w:r w:rsidRPr="00D95DD0">
              <w:rPr>
                <w:rFonts w:ascii="Trebuchet MS" w:hAnsi="Trebuchet MS" w:cs="Arial"/>
                <w:b/>
                <w:sz w:val="28"/>
                <w:szCs w:val="28"/>
                <w:lang w:val="es-ES"/>
              </w:rPr>
              <w:t>FLUJOGRAMA</w:t>
            </w:r>
          </w:p>
          <w:p w14:paraId="37AA2E35" w14:textId="77777777" w:rsidR="0080152C" w:rsidRPr="00D95DD0" w:rsidRDefault="0080152C" w:rsidP="005F23B2">
            <w:pPr>
              <w:pStyle w:val="Textoindependiente"/>
              <w:tabs>
                <w:tab w:val="num" w:pos="284"/>
              </w:tabs>
              <w:jc w:val="center"/>
              <w:rPr>
                <w:rFonts w:ascii="Trebuchet MS" w:hAnsi="Trebuchet MS" w:cs="Arial"/>
                <w:b/>
                <w:sz w:val="28"/>
                <w:szCs w:val="28"/>
              </w:rPr>
            </w:pPr>
            <w:r>
              <w:rPr>
                <w:rFonts w:ascii="Trebuchet MS" w:hAnsi="Trebuchet MS" w:cs="Arial"/>
                <w:b/>
                <w:sz w:val="28"/>
                <w:szCs w:val="28"/>
                <w:lang w:val="es-ES"/>
              </w:rPr>
              <w:t>ADMINISTRACIÓN Y MONITOREO DE LOS SERVIDORES</w:t>
            </w:r>
          </w:p>
        </w:tc>
      </w:tr>
      <w:tr w:rsidR="0080152C" w:rsidRPr="00D3523F" w14:paraId="4552D2B4" w14:textId="77777777" w:rsidTr="005F23B2">
        <w:trPr>
          <w:trHeight w:val="293"/>
        </w:trPr>
        <w:tc>
          <w:tcPr>
            <w:tcW w:w="2490" w:type="dxa"/>
            <w:shd w:val="clear" w:color="auto" w:fill="auto"/>
            <w:vAlign w:val="center"/>
          </w:tcPr>
          <w:p w14:paraId="311255E0" w14:textId="77777777" w:rsidR="0080152C" w:rsidRPr="0080152C" w:rsidRDefault="0080152C" w:rsidP="005F23B2">
            <w:pPr>
              <w:rPr>
                <w:rFonts w:ascii="Trebuchet MS" w:hAnsi="Trebuchet MS"/>
                <w:sz w:val="20"/>
                <w:szCs w:val="20"/>
              </w:rPr>
            </w:pPr>
            <w:r w:rsidRPr="0080152C">
              <w:rPr>
                <w:rFonts w:ascii="Trebuchet MS" w:hAnsi="Trebuchet MS"/>
                <w:b/>
                <w:sz w:val="20"/>
                <w:szCs w:val="20"/>
              </w:rPr>
              <w:t xml:space="preserve">FECHA: </w:t>
            </w:r>
            <w:r w:rsidRPr="0080152C">
              <w:rPr>
                <w:rFonts w:ascii="Trebuchet MS" w:hAnsi="Trebuchet MS"/>
                <w:sz w:val="20"/>
                <w:szCs w:val="20"/>
              </w:rPr>
              <w:t>Enero de 2010</w:t>
            </w:r>
          </w:p>
        </w:tc>
        <w:tc>
          <w:tcPr>
            <w:tcW w:w="4450" w:type="dxa"/>
            <w:vAlign w:val="center"/>
          </w:tcPr>
          <w:p w14:paraId="27754CF7" w14:textId="77777777" w:rsidR="0080152C" w:rsidRPr="0080152C" w:rsidRDefault="0080152C" w:rsidP="005F23B2">
            <w:pPr>
              <w:rPr>
                <w:rFonts w:ascii="Trebuchet MS" w:hAnsi="Trebuchet MS"/>
                <w:sz w:val="20"/>
                <w:szCs w:val="20"/>
              </w:rPr>
            </w:pPr>
            <w:r w:rsidRPr="0080152C">
              <w:rPr>
                <w:rFonts w:ascii="Trebuchet MS" w:hAnsi="Trebuchet MS"/>
                <w:b/>
                <w:sz w:val="20"/>
                <w:szCs w:val="20"/>
              </w:rPr>
              <w:t xml:space="preserve">VERSIÓN: </w:t>
            </w:r>
            <w:r w:rsidRPr="0080152C">
              <w:rPr>
                <w:rFonts w:ascii="Trebuchet MS" w:hAnsi="Trebuchet MS"/>
                <w:sz w:val="20"/>
                <w:szCs w:val="20"/>
              </w:rPr>
              <w:t>1</w:t>
            </w:r>
          </w:p>
        </w:tc>
        <w:tc>
          <w:tcPr>
            <w:tcW w:w="4070" w:type="dxa"/>
            <w:vAlign w:val="center"/>
          </w:tcPr>
          <w:p w14:paraId="5A166A5C" w14:textId="77777777" w:rsidR="0080152C" w:rsidRPr="0080152C" w:rsidRDefault="0080152C" w:rsidP="005F23B2">
            <w:pPr>
              <w:rPr>
                <w:rFonts w:ascii="Trebuchet MS" w:hAnsi="Trebuchet MS"/>
                <w:sz w:val="20"/>
                <w:szCs w:val="20"/>
              </w:rPr>
            </w:pPr>
            <w:r w:rsidRPr="0080152C">
              <w:rPr>
                <w:rFonts w:ascii="Trebuchet MS" w:hAnsi="Trebuchet MS"/>
                <w:b/>
                <w:sz w:val="20"/>
                <w:szCs w:val="20"/>
              </w:rPr>
              <w:t xml:space="preserve">CÓDIGO: </w:t>
            </w:r>
            <w:r w:rsidRPr="0080152C">
              <w:rPr>
                <w:rFonts w:ascii="Trebuchet MS" w:hAnsi="Trebuchet MS"/>
                <w:sz w:val="20"/>
                <w:szCs w:val="20"/>
              </w:rPr>
              <w:t>FG-506-09</w:t>
            </w:r>
          </w:p>
        </w:tc>
        <w:tc>
          <w:tcPr>
            <w:tcW w:w="2248" w:type="dxa"/>
            <w:shd w:val="clear" w:color="auto" w:fill="auto"/>
            <w:vAlign w:val="center"/>
          </w:tcPr>
          <w:p w14:paraId="28FB21F7" w14:textId="77777777" w:rsidR="0080152C" w:rsidRPr="0080152C" w:rsidRDefault="0080152C" w:rsidP="005F23B2">
            <w:pPr>
              <w:rPr>
                <w:rFonts w:ascii="Trebuchet MS" w:hAnsi="Trebuchet MS"/>
                <w:sz w:val="20"/>
                <w:szCs w:val="20"/>
              </w:rPr>
            </w:pPr>
            <w:r w:rsidRPr="0080152C">
              <w:rPr>
                <w:rFonts w:ascii="Trebuchet MS" w:hAnsi="Trebuchet MS"/>
                <w:b/>
                <w:sz w:val="20"/>
                <w:szCs w:val="20"/>
              </w:rPr>
              <w:t xml:space="preserve">PÁGINAS: </w:t>
            </w:r>
            <w:r w:rsidRPr="0080152C">
              <w:rPr>
                <w:rFonts w:ascii="Trebuchet MS" w:hAnsi="Trebuchet MS"/>
                <w:sz w:val="20"/>
                <w:szCs w:val="20"/>
              </w:rPr>
              <w:t>1 DE 1</w:t>
            </w:r>
          </w:p>
        </w:tc>
      </w:tr>
      <w:tr w:rsidR="0080152C" w:rsidRPr="00D3523F" w14:paraId="0F96AB2A" w14:textId="77777777" w:rsidTr="005F23B2">
        <w:trPr>
          <w:trHeight w:val="100"/>
        </w:trPr>
        <w:tc>
          <w:tcPr>
            <w:tcW w:w="6940" w:type="dxa"/>
            <w:gridSpan w:val="2"/>
            <w:shd w:val="clear" w:color="auto" w:fill="auto"/>
            <w:vAlign w:val="center"/>
          </w:tcPr>
          <w:p w14:paraId="156A124B" w14:textId="77777777" w:rsidR="0080152C" w:rsidRPr="0080152C" w:rsidRDefault="0080152C" w:rsidP="005F23B2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80152C">
              <w:rPr>
                <w:rFonts w:ascii="Trebuchet MS" w:hAnsi="Trebuchet MS"/>
                <w:b/>
                <w:sz w:val="20"/>
                <w:szCs w:val="20"/>
              </w:rPr>
              <w:t xml:space="preserve">MACROPROCESO: </w:t>
            </w:r>
            <w:r w:rsidRPr="0080152C">
              <w:rPr>
                <w:rFonts w:ascii="Trebuchet MS" w:hAnsi="Trebuchet MS"/>
                <w:sz w:val="20"/>
                <w:szCs w:val="20"/>
              </w:rPr>
              <w:t>ADMINISTRACIÓN Y FINANZAS</w:t>
            </w:r>
          </w:p>
        </w:tc>
        <w:tc>
          <w:tcPr>
            <w:tcW w:w="6319" w:type="dxa"/>
            <w:gridSpan w:val="2"/>
            <w:vAlign w:val="center"/>
          </w:tcPr>
          <w:p w14:paraId="214C84FD" w14:textId="77777777" w:rsidR="0080152C" w:rsidRPr="0080152C" w:rsidRDefault="0080152C" w:rsidP="005F23B2">
            <w:pPr>
              <w:rPr>
                <w:rFonts w:ascii="Trebuchet MS" w:hAnsi="Trebuchet MS"/>
                <w:sz w:val="20"/>
                <w:szCs w:val="20"/>
              </w:rPr>
            </w:pPr>
            <w:r w:rsidRPr="0080152C">
              <w:rPr>
                <w:rFonts w:ascii="Trebuchet MS" w:hAnsi="Trebuchet MS"/>
                <w:b/>
                <w:sz w:val="20"/>
                <w:szCs w:val="20"/>
              </w:rPr>
              <w:t xml:space="preserve">PROCESO: </w:t>
            </w:r>
            <w:r w:rsidRPr="0080152C">
              <w:rPr>
                <w:rFonts w:ascii="Trebuchet MS" w:hAnsi="Trebuchet MS"/>
                <w:sz w:val="20"/>
                <w:szCs w:val="20"/>
              </w:rPr>
              <w:t xml:space="preserve"> GESTIÓN DE RECURSOS TECNOLÓGICOS</w:t>
            </w:r>
          </w:p>
        </w:tc>
      </w:tr>
      <w:tr w:rsidR="0080152C" w:rsidRPr="00D3523F" w14:paraId="52DE14FE" w14:textId="77777777" w:rsidTr="005F23B2">
        <w:trPr>
          <w:trHeight w:val="135"/>
        </w:trPr>
        <w:tc>
          <w:tcPr>
            <w:tcW w:w="13258" w:type="dxa"/>
            <w:gridSpan w:val="4"/>
            <w:shd w:val="clear" w:color="auto" w:fill="auto"/>
            <w:vAlign w:val="center"/>
          </w:tcPr>
          <w:p w14:paraId="22312827" w14:textId="77777777" w:rsidR="0080152C" w:rsidRPr="0080152C" w:rsidRDefault="0080152C" w:rsidP="005F23B2">
            <w:pPr>
              <w:rPr>
                <w:rFonts w:ascii="Trebuchet MS" w:hAnsi="Trebuchet MS"/>
                <w:sz w:val="20"/>
                <w:szCs w:val="20"/>
              </w:rPr>
            </w:pPr>
            <w:r w:rsidRPr="0080152C">
              <w:rPr>
                <w:rFonts w:ascii="Trebuchet MS" w:hAnsi="Trebuchet MS"/>
                <w:b/>
                <w:sz w:val="20"/>
                <w:szCs w:val="20"/>
              </w:rPr>
              <w:t xml:space="preserve">SUBPROCESO ASOCIADO: </w:t>
            </w:r>
            <w:r w:rsidRPr="0080152C">
              <w:rPr>
                <w:rFonts w:ascii="Trebuchet MS" w:hAnsi="Trebuchet MS"/>
                <w:sz w:val="20"/>
                <w:szCs w:val="20"/>
              </w:rPr>
              <w:t xml:space="preserve"> ADMINISTRACIÓN DE SERVICIOS TECNOLÓGICOS</w:t>
            </w:r>
          </w:p>
        </w:tc>
      </w:tr>
    </w:tbl>
    <w:p w14:paraId="2CD83049" w14:textId="77777777" w:rsidR="0080152C" w:rsidRDefault="0080152C" w:rsidP="0080152C">
      <w:pPr>
        <w:pStyle w:val="Encabezado"/>
      </w:pPr>
      <w:r>
        <w:rPr>
          <w:noProof/>
          <w:lang w:val="es-CO" w:eastAsia="es-CO"/>
        </w:rPr>
        <w:drawing>
          <wp:anchor distT="0" distB="0" distL="114300" distR="114300" simplePos="0" relativeHeight="251716608" behindDoc="1" locked="0" layoutInCell="1" allowOverlap="1" wp14:editId="10ED1DA1">
            <wp:simplePos x="0" y="0"/>
            <wp:positionH relativeFrom="column">
              <wp:posOffset>9525</wp:posOffset>
            </wp:positionH>
            <wp:positionV relativeFrom="paragraph">
              <wp:posOffset>-117475</wp:posOffset>
            </wp:positionV>
            <wp:extent cx="1371600" cy="699770"/>
            <wp:effectExtent l="19050" t="0" r="0" b="0"/>
            <wp:wrapNone/>
            <wp:docPr id="2" name="Imagen 5" descr="http://www.upbbga.edu.co/graficos/logogi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http://www.upbbga.edu.co/graficos/logogif.gif"/>
                    <pic:cNvPicPr>
                      <a:picLocks noChangeAspect="1" noChangeArrowheads="1"/>
                    </pic:cNvPicPr>
                  </pic:nvPicPr>
                  <pic:blipFill>
                    <a:blip r:embed="rId9" r:link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699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CC13C74" w14:textId="77777777" w:rsidR="00D01FD5" w:rsidRPr="00292CED" w:rsidRDefault="00E05731" w:rsidP="003B7664">
      <w:pPr>
        <w:pStyle w:val="Textoindependiente"/>
        <w:tabs>
          <w:tab w:val="num" w:pos="284"/>
          <w:tab w:val="left" w:pos="10827"/>
        </w:tabs>
        <w:rPr>
          <w:rFonts w:ascii="Trebuchet MS" w:hAnsi="Trebuchet MS" w:cs="Arial"/>
          <w:b/>
          <w:sz w:val="20"/>
          <w:szCs w:val="20"/>
        </w:rPr>
      </w:pPr>
      <w:r w:rsidRPr="00292CED">
        <w:rPr>
          <w:rFonts w:ascii="Trebuchet MS" w:hAnsi="Trebuchet MS" w:cs="Arial"/>
          <w:b/>
          <w:sz w:val="20"/>
          <w:szCs w:val="20"/>
        </w:rPr>
        <w:t>OBJETIVO</w:t>
      </w:r>
      <w:r w:rsidR="00736F39" w:rsidRPr="00292CED">
        <w:rPr>
          <w:rFonts w:ascii="Trebuchet MS" w:hAnsi="Trebuchet MS" w:cs="Arial"/>
          <w:b/>
          <w:sz w:val="20"/>
          <w:szCs w:val="20"/>
        </w:rPr>
        <w:t>:</w:t>
      </w:r>
      <w:r w:rsidR="003B7664">
        <w:rPr>
          <w:rFonts w:ascii="Trebuchet MS" w:hAnsi="Trebuchet MS" w:cs="Arial"/>
          <w:b/>
          <w:sz w:val="20"/>
          <w:szCs w:val="20"/>
        </w:rPr>
        <w:tab/>
      </w:r>
    </w:p>
    <w:p w14:paraId="1C39297A" w14:textId="77777777" w:rsidR="00774C98" w:rsidRDefault="00006658" w:rsidP="00D758C5">
      <w:pPr>
        <w:tabs>
          <w:tab w:val="left" w:pos="12474"/>
          <w:tab w:val="left" w:pos="12758"/>
        </w:tabs>
        <w:autoSpaceDE w:val="0"/>
        <w:autoSpaceDN w:val="0"/>
        <w:adjustRightInd w:val="0"/>
        <w:jc w:val="both"/>
        <w:rPr>
          <w:rFonts w:ascii="Trebuchet MS" w:hAnsi="Trebuchet MS" w:cs="Arial"/>
          <w:sz w:val="22"/>
          <w:szCs w:val="22"/>
        </w:rPr>
      </w:pPr>
      <w:r w:rsidRPr="00292CED">
        <w:rPr>
          <w:rFonts w:ascii="Trebuchet MS" w:eastAsia="Calibri" w:hAnsi="Trebuchet MS" w:cs="Arial"/>
          <w:sz w:val="20"/>
          <w:szCs w:val="20"/>
        </w:rPr>
        <w:t xml:space="preserve">Indicar el flujo de las actividades </w:t>
      </w:r>
      <w:r w:rsidR="00906DF8" w:rsidRPr="00292CED">
        <w:rPr>
          <w:rFonts w:ascii="Trebuchet MS" w:eastAsia="Calibri" w:hAnsi="Trebuchet MS" w:cs="Arial"/>
          <w:sz w:val="20"/>
          <w:szCs w:val="20"/>
        </w:rPr>
        <w:t xml:space="preserve">para el </w:t>
      </w:r>
      <w:r w:rsidR="00B177C3">
        <w:rPr>
          <w:rFonts w:ascii="Trebuchet MS" w:eastAsia="Calibri" w:hAnsi="Trebuchet MS" w:cs="Arial"/>
          <w:sz w:val="20"/>
          <w:szCs w:val="20"/>
        </w:rPr>
        <w:t xml:space="preserve">subproceso </w:t>
      </w:r>
      <w:r w:rsidR="00C501F7">
        <w:rPr>
          <w:rFonts w:ascii="Trebuchet MS" w:eastAsia="Calibri" w:hAnsi="Trebuchet MS" w:cs="Arial"/>
          <w:sz w:val="20"/>
          <w:szCs w:val="20"/>
        </w:rPr>
        <w:t xml:space="preserve">de </w:t>
      </w:r>
      <w:r w:rsidR="006449EE">
        <w:rPr>
          <w:rFonts w:ascii="Trebuchet MS" w:eastAsia="Calibri" w:hAnsi="Trebuchet MS" w:cs="Arial"/>
          <w:sz w:val="20"/>
          <w:szCs w:val="20"/>
        </w:rPr>
        <w:t xml:space="preserve">Administración </w:t>
      </w:r>
      <w:r w:rsidR="00C771E4">
        <w:rPr>
          <w:rFonts w:ascii="Trebuchet MS" w:eastAsia="Calibri" w:hAnsi="Trebuchet MS" w:cs="Arial"/>
          <w:sz w:val="20"/>
          <w:szCs w:val="20"/>
        </w:rPr>
        <w:t xml:space="preserve">y Monitoreo de los </w:t>
      </w:r>
      <w:r w:rsidR="005A1756">
        <w:rPr>
          <w:rFonts w:ascii="Trebuchet MS" w:eastAsia="Calibri" w:hAnsi="Trebuchet MS" w:cs="Arial"/>
          <w:sz w:val="20"/>
          <w:szCs w:val="20"/>
        </w:rPr>
        <w:t>Servidores</w:t>
      </w:r>
      <w:r w:rsidR="00E72C1C" w:rsidRPr="00D95DD0">
        <w:rPr>
          <w:rFonts w:ascii="Trebuchet MS" w:eastAsia="Calibri" w:hAnsi="Trebuchet MS" w:cs="Arial"/>
          <w:sz w:val="20"/>
          <w:szCs w:val="20"/>
        </w:rPr>
        <w:t>,</w:t>
      </w:r>
      <w:r w:rsidR="00906DF8" w:rsidRPr="00292CED">
        <w:rPr>
          <w:rFonts w:ascii="Trebuchet MS" w:eastAsia="Calibri" w:hAnsi="Trebuchet MS" w:cs="Arial"/>
          <w:sz w:val="20"/>
          <w:szCs w:val="20"/>
        </w:rPr>
        <w:t xml:space="preserve"> de manera que </w:t>
      </w:r>
      <w:r w:rsidR="00AD6166" w:rsidRPr="00292CED">
        <w:rPr>
          <w:rFonts w:ascii="Trebuchet MS" w:eastAsia="Calibri" w:hAnsi="Trebuchet MS" w:cs="Arial"/>
          <w:sz w:val="20"/>
          <w:szCs w:val="20"/>
        </w:rPr>
        <w:t>é</w:t>
      </w:r>
      <w:r w:rsidR="00906DF8" w:rsidRPr="00292CED">
        <w:rPr>
          <w:rFonts w:ascii="Trebuchet MS" w:eastAsia="Calibri" w:hAnsi="Trebuchet MS" w:cs="Arial"/>
          <w:sz w:val="20"/>
          <w:szCs w:val="20"/>
        </w:rPr>
        <w:t>ste se realice de manera adecuada y efectiva</w:t>
      </w:r>
      <w:r w:rsidR="00121C8C" w:rsidRPr="00292CED">
        <w:rPr>
          <w:rFonts w:ascii="Trebuchet MS" w:eastAsia="Calibri" w:hAnsi="Trebuchet MS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12610"/>
      </w:tblGrid>
      <w:tr w:rsidR="0094540B" w:rsidRPr="00701A0D" w14:paraId="12E7EA72" w14:textId="77777777" w:rsidTr="003546B5">
        <w:trPr>
          <w:cantSplit/>
          <w:trHeight w:val="1134"/>
        </w:trPr>
        <w:tc>
          <w:tcPr>
            <w:tcW w:w="534" w:type="dxa"/>
            <w:shd w:val="clear" w:color="auto" w:fill="000000"/>
            <w:textDirection w:val="btLr"/>
            <w:vAlign w:val="center"/>
          </w:tcPr>
          <w:p w14:paraId="57F8E00C" w14:textId="77777777" w:rsidR="0094540B" w:rsidRPr="001B192F" w:rsidRDefault="001D540F" w:rsidP="0049795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rebuchet MS" w:hAnsi="Trebuchet MS" w:cs="Arial"/>
                <w:b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noProof/>
                <w:sz w:val="12"/>
                <w:szCs w:val="12"/>
                <w:lang w:val="es-CO" w:eastAsia="es-CO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318" type="#_x0000_t202" style="position:absolute;left:0;text-align:left;margin-left:12.35pt;margin-top:153.6pt;width:36.75pt;height:25.6pt;z-index:251632128" filled="f" stroked="f">
                  <v:textbox style="mso-next-textbox:#_x0000_s1318">
                    <w:txbxContent>
                      <w:p w14:paraId="492B7F86" w14:textId="77777777" w:rsidR="00F36C80" w:rsidRPr="003A7D13" w:rsidRDefault="00F36C80" w:rsidP="00F36C80">
                        <w:pPr>
                          <w:jc w:val="center"/>
                          <w:rPr>
                            <w:rFonts w:ascii="Trebuchet MS" w:hAnsi="Trebuchet MS"/>
                            <w:b/>
                            <w:color w:val="FF0000"/>
                            <w:sz w:val="16"/>
                            <w:szCs w:val="16"/>
                          </w:rPr>
                        </w:pPr>
                        <w:r w:rsidRPr="003A7D13">
                          <w:rPr>
                            <w:rFonts w:ascii="Trebuchet MS" w:hAnsi="Trebuchet MS"/>
                            <w:b/>
                            <w:color w:val="FF0000"/>
                            <w:sz w:val="16"/>
                            <w:szCs w:val="16"/>
                          </w:rPr>
                          <w:t>NO</w:t>
                        </w:r>
                      </w:p>
                    </w:txbxContent>
                  </v:textbox>
                </v:shape>
              </w:pict>
            </w:r>
            <w:r w:rsidR="0080152C">
              <w:rPr>
                <w:rFonts w:ascii="Trebuchet MS" w:hAnsi="Trebuchet MS" w:cs="Arial"/>
                <w:b/>
                <w:sz w:val="16"/>
                <w:szCs w:val="16"/>
              </w:rPr>
              <w:t>FUNCIONRIO DE SISTEMAS ASIGNADO</w:t>
            </w:r>
          </w:p>
        </w:tc>
        <w:tc>
          <w:tcPr>
            <w:tcW w:w="12610" w:type="dxa"/>
          </w:tcPr>
          <w:p w14:paraId="01B80514" w14:textId="77777777" w:rsidR="00F36C80" w:rsidRDefault="00F36C80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  <w:p w14:paraId="0BA78625" w14:textId="77777777" w:rsidR="00F36C80" w:rsidRDefault="001D540F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shape id="_x0000_s1646" style="position:absolute;left:0;text-align:left;margin-left:86.5pt;margin-top:8.5pt;width:263.5pt;height:78.35pt;z-index:251712512;mso-wrap-style:square;mso-height-percent:0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height-percent:0;mso-left-percent:-10001;mso-top-percent:-10001;mso-width-relative:page;mso-height-relative:page;mso-position-horizontal-col-start:0;mso-width-col-span:0;v-text-anchor:top" coordsize="4976,1567" path="m4976,1567l4976,,,,,1511e" filled="f" fillcolor="#ff6" strokecolor="red">
                  <v:stroke endarrow="block"/>
                  <v:path arrowok="t"/>
                </v:shape>
              </w:pict>
            </w:r>
          </w:p>
          <w:p w14:paraId="34D1DD8F" w14:textId="77777777" w:rsidR="00F36C80" w:rsidRPr="005A3FD8" w:rsidRDefault="00F36C80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FF0000"/>
                <w:sz w:val="14"/>
                <w:szCs w:val="14"/>
              </w:rPr>
            </w:pPr>
          </w:p>
          <w:p w14:paraId="722D968C" w14:textId="77777777" w:rsidR="00F36C80" w:rsidRPr="005A3FD8" w:rsidRDefault="001D540F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FF0000"/>
                <w:sz w:val="14"/>
                <w:szCs w:val="14"/>
              </w:rPr>
            </w:pPr>
            <w:r>
              <w:rPr>
                <w:rFonts w:ascii="Trebuchet MS" w:hAnsi="Trebuchet MS" w:cs="Arial"/>
                <w:b/>
                <w:noProof/>
                <w:color w:val="FF0000"/>
                <w:sz w:val="14"/>
                <w:szCs w:val="14"/>
                <w:lang w:val="es-CO" w:eastAsia="es-CO"/>
              </w:rPr>
              <w:pict>
                <v:roundrect id="_x0000_s1650" style="position:absolute;left:0;text-align:left;margin-left:212.8pt;margin-top:5.25pt;width:102.2pt;height:78.1pt;z-index:251713536" arcsize="10923f" filled="f" fillcolor="#ff6" strokecolor="black [3213]">
                  <v:textbox inset="0,0,0,0"/>
                </v:roundrect>
              </w:pict>
            </w:r>
            <w:r>
              <w:rPr>
                <w:rFonts w:ascii="Trebuchet MS" w:hAnsi="Trebuchet MS" w:cs="Arial"/>
                <w:b/>
                <w:noProof/>
                <w:color w:val="FF0000"/>
                <w:sz w:val="14"/>
                <w:szCs w:val="14"/>
                <w:lang w:val="es-CO" w:eastAsia="es-CO"/>
              </w:rPr>
              <w:pict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_x0000_s1631" type="#_x0000_t114" style="position:absolute;left:0;text-align:left;margin-left:119.65pt;margin-top:5.25pt;width:72.8pt;height:44.85pt;z-index:251699200" fillcolor="#ff6" strokecolor="red">
                  <v:textbox inset="0,0,0,0">
                    <w:txbxContent>
                      <w:p w14:paraId="28FEDC61" w14:textId="77777777" w:rsidR="007D5CF8" w:rsidRPr="007D5CF8" w:rsidRDefault="007D5CF8" w:rsidP="007D5CF8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7D5CF8">
                          <w:rPr>
                            <w:rFonts w:ascii="Trebuchet MS" w:hAnsi="Trebuchet MS" w:cs="Arial"/>
                            <w:sz w:val="18"/>
                            <w:szCs w:val="18"/>
                          </w:rPr>
                          <w:t>Procedimiento de Instalación de Servidores</w:t>
                        </w:r>
                      </w:p>
                    </w:txbxContent>
                  </v:textbox>
                </v:shape>
              </w:pict>
            </w:r>
          </w:p>
          <w:p w14:paraId="59F5611F" w14:textId="77777777" w:rsidR="0094540B" w:rsidRPr="00701A0D" w:rsidRDefault="001D540F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shape id="_x0000_s1633" type="#_x0000_t114" style="position:absolute;left:0;text-align:left;margin-left:243.5pt;margin-top:6.1pt;width:66.7pt;height:48.9pt;z-index:251701248" fillcolor="#ff6" strokecolor="red">
                  <v:textbox style="mso-next-textbox:#_x0000_s1633" inset="0,0,0,6mm">
                    <w:txbxContent>
                      <w:p w14:paraId="7FEB3311" w14:textId="77777777" w:rsidR="007D5CF8" w:rsidRPr="007D5CF8" w:rsidRDefault="007D5CF8" w:rsidP="007D5CF8">
                        <w:pPr>
                          <w:jc w:val="right"/>
                          <w:rPr>
                            <w:sz w:val="14"/>
                            <w:szCs w:val="14"/>
                          </w:rPr>
                        </w:pPr>
                        <w:r w:rsidRPr="007D5CF8">
                          <w:rPr>
                            <w:rFonts w:ascii="Trebuchet MS" w:hAnsi="Trebuchet MS" w:cs="Arial"/>
                            <w:sz w:val="14"/>
                            <w:szCs w:val="14"/>
                          </w:rPr>
                          <w:t>Formato de control de direccionamiento  público</w:t>
                        </w:r>
                      </w:p>
                    </w:txbxContent>
                  </v:textbox>
                </v:shape>
              </w:pict>
            </w:r>
          </w:p>
          <w:p w14:paraId="359BC5D8" w14:textId="77777777" w:rsidR="0094540B" w:rsidRPr="00701A0D" w:rsidRDefault="001D540F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eastAsia="Calibri" w:hAnsi="Trebuchet MS" w:cs="Arial"/>
                <w:noProof/>
                <w:sz w:val="20"/>
                <w:szCs w:val="20"/>
                <w:lang w:val="es-CO" w:eastAsia="es-CO"/>
              </w:rPr>
              <w:pict>
                <v:shape id="_x0000_s1636" style="position:absolute;left:0;text-align:left;margin-left:98.7pt;margin-top:9.95pt;width:20.95pt;height:32.8pt;z-index:251704320;mso-wrap-style:square;mso-height-percent:0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height-percent:0;mso-left-percent:-10001;mso-top-percent:-10001;mso-width-relative:page;mso-height-relative:page;mso-position-horizontal-col-start:0;mso-width-col-span:0;v-text-anchor:top" coordsize="514,656" path="m514,l,,,656e" filled="f" fillcolor="#ff6" strokecolor="red">
                  <v:stroke endarrow="block"/>
                  <v:path arrowok="t"/>
                </v:shape>
              </w:pict>
            </w:r>
            <w:r>
              <w:rPr>
                <w:rFonts w:ascii="Trebuchet MS" w:eastAsia="Calibri" w:hAnsi="Trebuchet MS" w:cs="Arial"/>
                <w:noProof/>
                <w:sz w:val="20"/>
                <w:szCs w:val="20"/>
                <w:lang w:val="es-CO" w:eastAsia="es-CO"/>
              </w:rPr>
              <w:pict>
                <v:shape id="_x0000_s1634" type="#_x0000_t114" style="position:absolute;left:0;text-align:left;margin-left:218.3pt;margin-top:9.95pt;width:66.7pt;height:48.4pt;z-index:251702272" fillcolor="#ff6" strokecolor="red">
                  <v:textbox inset="0,0,0,0">
                    <w:txbxContent>
                      <w:p w14:paraId="5D4EBF44" w14:textId="77777777" w:rsidR="007D5CF8" w:rsidRPr="00A44E33" w:rsidRDefault="007D5CF8" w:rsidP="007D5CF8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A44E33">
                          <w:rPr>
                            <w:rFonts w:ascii="Trebuchet MS" w:hAnsi="Trebuchet MS" w:cs="Arial"/>
                            <w:sz w:val="16"/>
                            <w:szCs w:val="16"/>
                          </w:rPr>
                          <w:t>Formato de control de direccionamiento  de servidores</w:t>
                        </w:r>
                      </w:p>
                    </w:txbxContent>
                  </v:textbox>
                </v:shape>
              </w:pict>
            </w:r>
          </w:p>
          <w:p w14:paraId="3401B24E" w14:textId="77777777" w:rsidR="0094540B" w:rsidRPr="005A3FD8" w:rsidRDefault="0094540B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FF0000"/>
                <w:sz w:val="14"/>
                <w:szCs w:val="14"/>
              </w:rPr>
            </w:pPr>
          </w:p>
          <w:p w14:paraId="40223513" w14:textId="77777777" w:rsidR="0094540B" w:rsidRPr="005A3FD8" w:rsidRDefault="007D5CF8" w:rsidP="007D5CF8">
            <w:pPr>
              <w:tabs>
                <w:tab w:val="left" w:pos="8042"/>
              </w:tabs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FF0000"/>
                <w:sz w:val="14"/>
                <w:szCs w:val="14"/>
              </w:rPr>
            </w:pPr>
            <w:r>
              <w:rPr>
                <w:rFonts w:ascii="Trebuchet MS" w:hAnsi="Trebuchet MS" w:cs="Arial"/>
                <w:b/>
                <w:color w:val="FF0000"/>
                <w:sz w:val="14"/>
                <w:szCs w:val="14"/>
              </w:rPr>
              <w:tab/>
            </w:r>
          </w:p>
          <w:p w14:paraId="7B5AF277" w14:textId="77777777" w:rsidR="0094540B" w:rsidRPr="00701A0D" w:rsidRDefault="001D540F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shape id="_x0000_s1637" style="position:absolute;left:0;text-align:left;margin-left:192.45pt;margin-top:3.7pt;width:20.35pt;height:46.4pt;z-index:251705344;mso-wrap-style:square;mso-height-percent:0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height-percent:0;mso-left-percent:-10001;mso-top-percent:-10001;mso-width-relative:page;mso-height-relative:page;mso-position-horizontal-col-start:0;mso-width-col-span:0;v-text-anchor:top" coordsize="653,928" path="m653,l,,,928e" filled="f" fillcolor="#ff6" strokecolor="red">
                  <v:stroke endarrow="block"/>
                  <v:path arrowok="t"/>
                </v:shape>
              </w:pict>
            </w:r>
            <w:r>
              <w:rPr>
                <w:rFonts w:ascii="Trebuchet MS" w:hAnsi="Trebuchet MS" w:cs="Arial"/>
                <w:b/>
                <w:noProof/>
                <w:sz w:val="20"/>
                <w:szCs w:val="20"/>
                <w:lang w:val="es-CO" w:eastAsia="es-CO"/>
              </w:rPr>
              <w:pict>
                <v:oval id="_x0000_s1619" style="position:absolute;left:0;text-align:left;margin-left:42pt;margin-top:-.4pt;width:27.7pt;height:27pt;z-index:251693056" fillcolor="red">
                  <v:textbox style="mso-next-textbox:#_x0000_s1619" inset="0,2mm,0,0">
                    <w:txbxContent>
                      <w:p w14:paraId="46FB2656" w14:textId="77777777" w:rsidR="00F25838" w:rsidRPr="0051651C" w:rsidRDefault="00F25838" w:rsidP="00F25838">
                        <w:pPr>
                          <w:jc w:val="center"/>
                          <w:rPr>
                            <w:rFonts w:ascii="Trebuchet MS" w:hAnsi="Trebuchet MS"/>
                            <w:b/>
                            <w:sz w:val="12"/>
                            <w:szCs w:val="12"/>
                            <w:lang w:val="es-CO"/>
                          </w:rPr>
                        </w:pPr>
                        <w:r w:rsidRPr="0051651C">
                          <w:rPr>
                            <w:rFonts w:ascii="Trebuchet MS" w:hAnsi="Trebuchet MS"/>
                            <w:b/>
                            <w:sz w:val="12"/>
                            <w:szCs w:val="12"/>
                            <w:lang w:val="es-CO"/>
                          </w:rPr>
                          <w:t>INICIO</w:t>
                        </w:r>
                      </w:p>
                    </w:txbxContent>
                  </v:textbox>
                </v:oval>
              </w:pict>
            </w:r>
          </w:p>
          <w:p w14:paraId="6B14B3E4" w14:textId="77777777" w:rsidR="00CD6A0A" w:rsidRPr="00701A0D" w:rsidRDefault="001D540F" w:rsidP="000307AE">
            <w:pPr>
              <w:tabs>
                <w:tab w:val="center" w:pos="6197"/>
              </w:tabs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shape id="_x0000_s1635" type="#_x0000_t114" style="position:absolute;left:0;text-align:left;margin-left:317.9pt;margin-top:3.25pt;width:66.95pt;height:44.95pt;z-index:251703296" fillcolor="#ff6" strokecolor="red">
                  <v:textbox style="mso-next-textbox:#_x0000_s1635" inset="0,2mm,0,0">
                    <w:txbxContent>
                      <w:p w14:paraId="47CD1E3F" w14:textId="77777777" w:rsidR="00A44E33" w:rsidRPr="00A44E33" w:rsidRDefault="00A44E33" w:rsidP="00A44E33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A44E33">
                          <w:rPr>
                            <w:rFonts w:ascii="Trebuchet MS" w:hAnsi="Trebuchet MS" w:cs="Arial"/>
                            <w:sz w:val="16"/>
                            <w:szCs w:val="16"/>
                          </w:rPr>
                          <w:t>Hoja de vida de servidores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shape id="_x0000_s1230" type="#_x0000_t202" style="position:absolute;left:0;text-align:left;margin-left:56.95pt;margin-top:.95pt;width:72.8pt;height:36.25pt;z-index:251574784" fillcolor="#ff6" strokecolor="red">
                  <v:textbox style="mso-next-textbox:#_x0000_s1230" inset="0,0,0,0">
                    <w:txbxContent>
                      <w:p w14:paraId="727BA0B9" w14:textId="77777777" w:rsidR="003446AC" w:rsidRPr="00C771E4" w:rsidRDefault="00C771E4" w:rsidP="00062B54">
                        <w:pPr>
                          <w:jc w:val="center"/>
                          <w:rPr>
                            <w:sz w:val="16"/>
                            <w:szCs w:val="16"/>
                            <w:lang w:val="es-CO"/>
                          </w:rPr>
                        </w:pPr>
                        <w:r>
                          <w:rPr>
                            <w:rFonts w:ascii="Trebuchet MS" w:hAnsi="Trebuchet MS" w:cs="Arial"/>
                            <w:sz w:val="16"/>
                            <w:szCs w:val="16"/>
                            <w:lang w:val="es-CO"/>
                          </w:rPr>
                          <w:t>Observar el correcto funcionamiento del servidor</w:t>
                        </w:r>
                      </w:p>
                    </w:txbxContent>
                  </v:textbox>
                </v:shape>
              </w:pict>
            </w:r>
            <w:r w:rsidR="000307AE">
              <w:rPr>
                <w:rFonts w:ascii="Trebuchet MS" w:hAnsi="Trebuchet MS" w:cs="Arial"/>
                <w:sz w:val="22"/>
                <w:szCs w:val="22"/>
              </w:rPr>
              <w:tab/>
            </w:r>
          </w:p>
          <w:p w14:paraId="14462AFD" w14:textId="77777777" w:rsidR="00CD6A0A" w:rsidRPr="00701A0D" w:rsidRDefault="001D540F" w:rsidP="0080152C">
            <w:pPr>
              <w:tabs>
                <w:tab w:val="left" w:pos="11167"/>
              </w:tabs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shape id="_x0000_s1624" style="position:absolute;left:0;text-align:left;margin-left:129.75pt;margin-top:3.75pt;width:51.15pt;height:20.65pt;z-index:251695104" coordsize="1145,344" path="m,l1145,r,344e" filled="f" strokecolor="red">
                  <v:stroke endarrow="block"/>
                  <v:path arrowok="t"/>
                </v:shape>
              </w:pict>
            </w: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shape id="_x0000_s1239" type="#_x0000_t202" style="position:absolute;left:0;text-align:left;margin-left:150.75pt;margin-top:24.4pt;width:72.25pt;height:36.25pt;z-index:251579904" fillcolor="#ff6" strokecolor="red">
                  <v:textbox style="mso-next-textbox:#_x0000_s1239" inset="0,1mm,0,0">
                    <w:txbxContent>
                      <w:p w14:paraId="0A04C01F" w14:textId="77777777" w:rsidR="003446AC" w:rsidRPr="00C771E4" w:rsidRDefault="00C771E4" w:rsidP="00C771E4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C771E4">
                          <w:rPr>
                            <w:rFonts w:ascii="Trebuchet MS" w:hAnsi="Trebuchet MS" w:cs="Arial"/>
                            <w:sz w:val="18"/>
                            <w:szCs w:val="18"/>
                          </w:rPr>
                          <w:t>Realizar pruebas de conectividad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shape id="_x0000_s1613" type="#_x0000_t202" style="position:absolute;left:0;text-align:left;margin-left:242.75pt;margin-top:59.35pt;width:72.25pt;height:36.25pt;z-index:251689984" fillcolor="#ff6" strokecolor="red">
                  <v:textbox style="mso-next-textbox:#_x0000_s1613" inset="0,1mm,0,0">
                    <w:txbxContent>
                      <w:p w14:paraId="25931EB8" w14:textId="77777777" w:rsidR="00062B54" w:rsidRPr="00C771E4" w:rsidRDefault="00C771E4" w:rsidP="00C771E4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C771E4">
                          <w:rPr>
                            <w:rFonts w:ascii="Trebuchet MS" w:hAnsi="Trebuchet MS" w:cs="Arial"/>
                            <w:sz w:val="18"/>
                            <w:szCs w:val="18"/>
                          </w:rPr>
                          <w:t>Monitoreo y documentación de errores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shape id="_x0000_s1614" type="#_x0000_t202" style="position:absolute;left:0;text-align:left;margin-left:335.3pt;margin-top:95.6pt;width:72.25pt;height:36.25pt;z-index:251691008" fillcolor="#ff6" strokecolor="red">
                  <v:textbox style="mso-next-textbox:#_x0000_s1614" inset="0,1mm,0,0">
                    <w:txbxContent>
                      <w:p w14:paraId="7505FD98" w14:textId="77777777" w:rsidR="00062B54" w:rsidRPr="00C771E4" w:rsidRDefault="00C771E4" w:rsidP="00C771E4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C771E4">
                          <w:rPr>
                            <w:rFonts w:ascii="Trebuchet MS" w:hAnsi="Trebuchet MS" w:cs="Arial"/>
                            <w:sz w:val="18"/>
                            <w:szCs w:val="18"/>
                          </w:rPr>
                          <w:t>Seguridad en los Servidores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shape id="_x0000_s1618" type="#_x0000_t202" style="position:absolute;left:0;text-align:left;margin-left:427.85pt;margin-top:131.85pt;width:72.25pt;height:36.25pt;z-index:251692032" fillcolor="#ff6" strokecolor="red">
                  <v:textbox style="mso-next-textbox:#_x0000_s1618" inset="0,1mm,0,0">
                    <w:txbxContent>
                      <w:p w14:paraId="5448D1D4" w14:textId="77777777" w:rsidR="000D444D" w:rsidRPr="00C771E4" w:rsidRDefault="00C771E4" w:rsidP="00C771E4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771E4">
                          <w:rPr>
                            <w:rFonts w:ascii="Trebuchet MS" w:hAnsi="Trebuchet MS" w:cs="Arial"/>
                            <w:sz w:val="16"/>
                            <w:szCs w:val="16"/>
                          </w:rPr>
                          <w:t>Administración de disponibilidad y uso de los servidores</w:t>
                        </w:r>
                      </w:p>
                    </w:txbxContent>
                  </v:textbox>
                </v:shape>
              </w:pict>
            </w:r>
            <w:r w:rsidR="0080152C">
              <w:rPr>
                <w:rFonts w:ascii="Trebuchet MS" w:hAnsi="Trebuchet MS" w:cs="Arial"/>
                <w:sz w:val="22"/>
                <w:szCs w:val="22"/>
              </w:rPr>
              <w:tab/>
            </w:r>
            <w:bookmarkStart w:id="0" w:name="_GoBack"/>
            <w:bookmarkEnd w:id="0"/>
          </w:p>
          <w:p w14:paraId="62EBFACF" w14:textId="77777777" w:rsidR="009A430B" w:rsidRDefault="001D540F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shape id="_x0000_s1640" style="position:absolute;left:0;text-align:left;margin-left:284.35pt;margin-top:.2pt;width:33.55pt;height:46.4pt;z-index:251708416;mso-wrap-style:square;mso-height-percent:0;mso-wrap-distance-left:9pt;mso-wrap-distance-top:0;mso-wrap-distance-right:9pt;mso-wrap-distance-bottom:0;mso-position-horizontal-relative:text;mso-position-vertical-relative:text;mso-height-percent:0;mso-width-relative:page;mso-height-relative:page;mso-position-horizontal-col-start:0;mso-width-col-span:0;v-text-anchor:top" coordsize="653,928" path="m653,l,,,928e" filled="f" fillcolor="#ff6" strokecolor="red">
                  <v:stroke endarrow="block"/>
                  <v:path arrowok="t"/>
                </v:shape>
              </w:pict>
            </w:r>
          </w:p>
          <w:p w14:paraId="1201BB4E" w14:textId="77777777" w:rsidR="00D92001" w:rsidRDefault="001D540F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651" type="#_x0000_t32" style="position:absolute;left:0;text-align:left;margin-left:374.5pt;margin-top:2.5pt;width:0;height:66.85pt;z-index:251714560" o:connectortype="straight" strokecolor="red">
                  <v:stroke endarrow="block"/>
                </v:shape>
              </w:pict>
            </w:r>
          </w:p>
          <w:p w14:paraId="677B6C96" w14:textId="77777777" w:rsidR="00D92001" w:rsidRDefault="001D540F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shape id="_x0000_s1625" style="position:absolute;left:0;text-align:left;margin-left:223pt;margin-top:3.85pt;width:49.6pt;height:17.2pt;z-index:251696128" coordsize="1145,344" path="m,l1145,r,344e" filled="f" strokecolor="red">
                  <v:stroke endarrow="block"/>
                  <v:path arrowok="t"/>
                </v:shape>
              </w:pict>
            </w:r>
          </w:p>
          <w:p w14:paraId="05019AC0" w14:textId="77777777" w:rsidR="00D92001" w:rsidRDefault="001D540F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shape id="_x0000_s1639" type="#_x0000_t114" style="position:absolute;left:0;text-align:left;margin-left:494.75pt;margin-top:9.55pt;width:66.7pt;height:48.4pt;z-index:251707392" fillcolor="#ff6" strokecolor="red">
                  <v:textbox style="mso-next-textbox:#_x0000_s1639" inset="0,0,0,0">
                    <w:txbxContent>
                      <w:p w14:paraId="7AEDFB19" w14:textId="77777777" w:rsidR="003C4E06" w:rsidRPr="00746599" w:rsidRDefault="003C4E06" w:rsidP="003C4E06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746599">
                          <w:rPr>
                            <w:rFonts w:ascii="Trebuchet MS" w:hAnsi="Trebuchet MS" w:cs="Arial"/>
                            <w:sz w:val="16"/>
                            <w:szCs w:val="16"/>
                          </w:rPr>
                          <w:t>Instructivo para uso y configuración del aplicativo NAGIOS</w:t>
                        </w:r>
                      </w:p>
                    </w:txbxContent>
                  </v:textbox>
                </v:shape>
              </w:pict>
            </w:r>
          </w:p>
          <w:p w14:paraId="299A6C93" w14:textId="77777777" w:rsidR="00D92001" w:rsidRDefault="00D92001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  <w:p w14:paraId="24441F6B" w14:textId="77777777" w:rsidR="0047061D" w:rsidRDefault="001D540F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shape id="_x0000_s1643" style="position:absolute;left:0;text-align:left;margin-left:468.9pt;margin-top:8.8pt;width:25.85pt;height:46.4pt;z-index:251710464;mso-wrap-style:square;mso-height-percent:0;mso-wrap-distance-left:9pt;mso-wrap-distance-top:0;mso-wrap-distance-right:9pt;mso-wrap-distance-bottom:0;mso-position-horizontal-relative:text;mso-position-vertical-relative:text;mso-height-percent:0;mso-width-relative:page;mso-height-relative:page;mso-position-horizontal-col-start:0;mso-width-col-span:0;v-text-anchor:top" coordsize="653,928" path="m653,l,,,928e" filled="f" fillcolor="#ff6" strokecolor="red">
                  <v:stroke endarrow="block"/>
                  <v:path arrowok="t"/>
                </v:shape>
              </w:pict>
            </w: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shape id="_x0000_s1626" style="position:absolute;left:0;text-align:left;margin-left:315pt;margin-top:1.7pt;width:50.65pt;height:17.2pt;z-index:251697152" coordsize="1145,344" path="m,l1145,r,344e" filled="f" strokecolor="red">
                  <v:stroke endarrow="block"/>
                  <v:path arrowok="t"/>
                </v:shape>
              </w:pict>
            </w:r>
          </w:p>
          <w:p w14:paraId="64760171" w14:textId="77777777" w:rsidR="0047061D" w:rsidRDefault="0047061D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  <w:p w14:paraId="1E224763" w14:textId="77777777" w:rsidR="0047061D" w:rsidRDefault="0047061D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  <w:p w14:paraId="241953B1" w14:textId="77777777" w:rsidR="003446AC" w:rsidRDefault="001D540F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shape id="_x0000_s1627" style="position:absolute;left:0;text-align:left;margin-left:407.55pt;margin-top:-.3pt;width:53.2pt;height:17.2pt;z-index:251698176" coordsize="1145,344" path="m,l1145,r,344e" filled="f" strokecolor="red">
                  <v:stroke endarrow="block"/>
                  <v:path arrowok="t"/>
                </v:shape>
              </w:pict>
            </w:r>
          </w:p>
          <w:p w14:paraId="7AAC8603" w14:textId="77777777" w:rsidR="009A430B" w:rsidRDefault="001D540F" w:rsidP="00005DAC">
            <w:pPr>
              <w:tabs>
                <w:tab w:val="left" w:pos="7390"/>
              </w:tabs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oval id="_x0000_s1620" style="position:absolute;left:0;text-align:left;margin-left:515.05pt;margin-top:7.85pt;width:27.7pt;height:27pt;z-index:251694080" fillcolor="red">
                  <v:textbox style="mso-next-textbox:#_x0000_s1620" inset="0,1mm,0,0">
                    <w:txbxContent>
                      <w:p w14:paraId="67180AA1" w14:textId="77777777" w:rsidR="00F25838" w:rsidRPr="00746599" w:rsidRDefault="00F25838" w:rsidP="00F25838">
                        <w:pPr>
                          <w:jc w:val="center"/>
                          <w:rPr>
                            <w:rFonts w:ascii="Trebuchet MS" w:hAnsi="Trebuchet MS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 w:rsidRPr="00746599">
                          <w:rPr>
                            <w:rFonts w:ascii="Trebuchet MS" w:hAnsi="Trebuchet MS"/>
                            <w:b/>
                            <w:sz w:val="18"/>
                            <w:szCs w:val="18"/>
                            <w:lang w:val="es-CO"/>
                          </w:rPr>
                          <w:t>FIN</w:t>
                        </w:r>
                      </w:p>
                    </w:txbxContent>
                  </v:textbox>
                </v:oval>
              </w:pict>
            </w:r>
            <w:r w:rsidR="00005DAC">
              <w:rPr>
                <w:rFonts w:ascii="Trebuchet MS" w:hAnsi="Trebuchet MS" w:cs="Arial"/>
                <w:sz w:val="22"/>
                <w:szCs w:val="22"/>
              </w:rPr>
              <w:tab/>
            </w:r>
          </w:p>
          <w:p w14:paraId="479E23B1" w14:textId="77777777" w:rsidR="0094540B" w:rsidRDefault="001D540F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line id="_x0000_s1645" style="position:absolute;left:0;text-align:left;z-index:251711488" from="500.1pt,8.8pt" to="515.05pt,8.85pt" strokecolor="red">
                  <v:stroke endarrow="block"/>
                </v:line>
              </w:pict>
            </w:r>
          </w:p>
          <w:p w14:paraId="18CC07DB" w14:textId="77777777" w:rsidR="00DC20C8" w:rsidRDefault="00DC20C8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  <w:p w14:paraId="66562C21" w14:textId="77777777" w:rsidR="0051651C" w:rsidRPr="00701A0D" w:rsidRDefault="0051651C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</w:tbl>
    <w:p w14:paraId="6619E5F0" w14:textId="77777777" w:rsidR="004B1FF6" w:rsidRDefault="004B1FF6" w:rsidP="009A430B">
      <w:pPr>
        <w:autoSpaceDE w:val="0"/>
        <w:autoSpaceDN w:val="0"/>
        <w:adjustRightInd w:val="0"/>
        <w:jc w:val="both"/>
        <w:rPr>
          <w:rFonts w:ascii="Trebuchet MS" w:hAnsi="Trebuchet MS" w:cs="Arial"/>
          <w:sz w:val="20"/>
          <w:szCs w:val="20"/>
        </w:rPr>
      </w:pPr>
    </w:p>
    <w:tbl>
      <w:tblPr>
        <w:tblW w:w="132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6645"/>
        <w:gridCol w:w="6614"/>
      </w:tblGrid>
      <w:tr w:rsidR="0080152C" w:rsidRPr="0080152C" w14:paraId="3768934F" w14:textId="77777777" w:rsidTr="0080152C">
        <w:trPr>
          <w:trHeight w:val="566"/>
        </w:trPr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0FD1" w14:textId="77777777" w:rsidR="0080152C" w:rsidRPr="0080152C" w:rsidRDefault="0080152C" w:rsidP="005F23B2">
            <w:pPr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 w:rsidRPr="0080152C">
              <w:rPr>
                <w:rFonts w:ascii="Trebuchet MS" w:hAnsi="Trebuchet MS"/>
                <w:b/>
                <w:sz w:val="20"/>
                <w:szCs w:val="20"/>
              </w:rPr>
              <w:t xml:space="preserve">REVISÓ </w:t>
            </w:r>
          </w:p>
          <w:p w14:paraId="6046806B" w14:textId="77777777" w:rsidR="0080152C" w:rsidRPr="0080152C" w:rsidRDefault="0080152C" w:rsidP="005F23B2">
            <w:pPr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 w:rsidRPr="0080152C">
              <w:rPr>
                <w:rFonts w:ascii="Trebuchet MS" w:hAnsi="Trebuchet MS"/>
                <w:b/>
                <w:sz w:val="20"/>
                <w:szCs w:val="20"/>
              </w:rPr>
              <w:t>Cargo:</w:t>
            </w:r>
            <w:r>
              <w:rPr>
                <w:rFonts w:ascii="Trebuchet MS" w:hAnsi="Trebuchet MS"/>
                <w:b/>
                <w:sz w:val="20"/>
                <w:szCs w:val="20"/>
              </w:rPr>
              <w:t xml:space="preserve"> </w:t>
            </w:r>
            <w:r w:rsidRPr="0080152C">
              <w:rPr>
                <w:rFonts w:ascii="Trebuchet MS" w:hAnsi="Trebuchet MS"/>
                <w:sz w:val="20"/>
                <w:szCs w:val="20"/>
              </w:rPr>
              <w:t>Jefe Departamento de Sistemas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96B41" w14:textId="77777777" w:rsidR="0080152C" w:rsidRPr="0080152C" w:rsidRDefault="0080152C" w:rsidP="005F23B2">
            <w:pPr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 w:rsidRPr="0080152C">
              <w:rPr>
                <w:rFonts w:ascii="Trebuchet MS" w:hAnsi="Trebuchet MS"/>
                <w:b/>
                <w:sz w:val="20"/>
                <w:szCs w:val="20"/>
              </w:rPr>
              <w:t xml:space="preserve">APROBÓ </w:t>
            </w:r>
          </w:p>
          <w:p w14:paraId="6354630B" w14:textId="77777777" w:rsidR="0080152C" w:rsidRPr="0080152C" w:rsidRDefault="0080152C" w:rsidP="005F23B2">
            <w:pPr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 w:rsidRPr="0080152C">
              <w:rPr>
                <w:rFonts w:ascii="Trebuchet MS" w:hAnsi="Trebuchet MS"/>
                <w:b/>
                <w:sz w:val="20"/>
                <w:szCs w:val="20"/>
              </w:rPr>
              <w:t>Cargo:</w:t>
            </w:r>
          </w:p>
        </w:tc>
      </w:tr>
      <w:tr w:rsidR="0080152C" w:rsidRPr="0080152C" w14:paraId="7EC50759" w14:textId="77777777" w:rsidTr="0080152C">
        <w:trPr>
          <w:trHeight w:val="268"/>
        </w:trPr>
        <w:tc>
          <w:tcPr>
            <w:tcW w:w="132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E81045" w14:textId="77777777" w:rsidR="0080152C" w:rsidRPr="0080152C" w:rsidRDefault="0080152C" w:rsidP="005F23B2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80152C">
              <w:rPr>
                <w:rFonts w:ascii="Trebuchet MS" w:hAnsi="Trebuchet MS"/>
                <w:sz w:val="20"/>
                <w:szCs w:val="20"/>
              </w:rPr>
              <w:t>Cualquier impresión o copia tomada de este documento se considera como copia NO CONTROLADA</w:t>
            </w:r>
          </w:p>
        </w:tc>
      </w:tr>
    </w:tbl>
    <w:p w14:paraId="67B7CAD4" w14:textId="77777777" w:rsidR="0080152C" w:rsidRPr="00852613" w:rsidRDefault="0080152C" w:rsidP="009A430B">
      <w:pPr>
        <w:autoSpaceDE w:val="0"/>
        <w:autoSpaceDN w:val="0"/>
        <w:adjustRightInd w:val="0"/>
        <w:jc w:val="both"/>
        <w:rPr>
          <w:rFonts w:ascii="Trebuchet MS" w:hAnsi="Trebuchet MS" w:cs="Arial"/>
          <w:sz w:val="20"/>
          <w:szCs w:val="20"/>
        </w:rPr>
      </w:pPr>
    </w:p>
    <w:sectPr w:rsidR="0080152C" w:rsidRPr="00852613" w:rsidSect="0080152C">
      <w:footerReference w:type="default" r:id="rId11"/>
      <w:pgSz w:w="15840" w:h="12240" w:orient="landscape" w:code="1"/>
      <w:pgMar w:top="1134" w:right="1418" w:bottom="1134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EE3996" w14:textId="77777777" w:rsidR="00037E88" w:rsidRDefault="00037E88" w:rsidP="008F467B">
      <w:r>
        <w:separator/>
      </w:r>
    </w:p>
  </w:endnote>
  <w:endnote w:type="continuationSeparator" w:id="0">
    <w:p w14:paraId="02955E6B" w14:textId="77777777" w:rsidR="00037E88" w:rsidRDefault="00037E88" w:rsidP="008F4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rebuchet MS" w:hAnsi="Trebuchet MS"/>
        <w:sz w:val="16"/>
        <w:szCs w:val="16"/>
      </w:rPr>
      <w:id w:val="-367919979"/>
      <w:docPartObj>
        <w:docPartGallery w:val="Page Numbers (Bottom of Page)"/>
        <w:docPartUnique/>
      </w:docPartObj>
    </w:sdtPr>
    <w:sdtContent>
      <w:sdt>
        <w:sdtPr>
          <w:rPr>
            <w:rFonts w:ascii="Trebuchet MS" w:hAnsi="Trebuchet MS"/>
            <w:sz w:val="16"/>
            <w:szCs w:val="16"/>
          </w:rPr>
          <w:id w:val="98381352"/>
          <w:docPartObj>
            <w:docPartGallery w:val="Page Numbers (Top of Page)"/>
            <w:docPartUnique/>
          </w:docPartObj>
        </w:sdtPr>
        <w:sdtContent>
          <w:p w14:paraId="2830813B" w14:textId="77777777" w:rsidR="0080152C" w:rsidRPr="00BD2E58" w:rsidRDefault="0080152C" w:rsidP="0080152C">
            <w:pPr>
              <w:pStyle w:val="Piedepgina"/>
              <w:rPr>
                <w:rFonts w:ascii="Trebuchet MS" w:hAnsi="Trebuchet MS"/>
                <w:sz w:val="16"/>
                <w:szCs w:val="16"/>
              </w:rPr>
            </w:pPr>
            <w:r w:rsidRPr="0080152C">
              <w:rPr>
                <w:rFonts w:ascii="Trebuchet MS" w:hAnsi="Trebuchet MS"/>
                <w:sz w:val="16"/>
                <w:szCs w:val="16"/>
              </w:rPr>
              <w:t xml:space="preserve">Página </w:t>
            </w:r>
            <w:r w:rsidRPr="0080152C">
              <w:rPr>
                <w:rFonts w:ascii="Trebuchet MS" w:hAnsi="Trebuchet MS"/>
                <w:b/>
                <w:sz w:val="16"/>
                <w:szCs w:val="16"/>
              </w:rPr>
              <w:fldChar w:fldCharType="begin"/>
            </w:r>
            <w:r w:rsidRPr="0080152C">
              <w:rPr>
                <w:rFonts w:ascii="Trebuchet MS" w:hAnsi="Trebuchet MS"/>
                <w:b/>
                <w:sz w:val="16"/>
                <w:szCs w:val="16"/>
              </w:rPr>
              <w:instrText>PAGE</w:instrText>
            </w:r>
            <w:r w:rsidRPr="0080152C">
              <w:rPr>
                <w:rFonts w:ascii="Trebuchet MS" w:hAnsi="Trebuchet MS"/>
                <w:b/>
                <w:sz w:val="16"/>
                <w:szCs w:val="16"/>
              </w:rPr>
              <w:fldChar w:fldCharType="separate"/>
            </w:r>
            <w:r w:rsidR="001D540F">
              <w:rPr>
                <w:rFonts w:ascii="Trebuchet MS" w:hAnsi="Trebuchet MS"/>
                <w:b/>
                <w:noProof/>
                <w:sz w:val="16"/>
                <w:szCs w:val="16"/>
              </w:rPr>
              <w:t>1</w:t>
            </w:r>
            <w:r w:rsidRPr="0080152C">
              <w:rPr>
                <w:rFonts w:ascii="Trebuchet MS" w:hAnsi="Trebuchet MS"/>
                <w:b/>
                <w:sz w:val="16"/>
                <w:szCs w:val="16"/>
              </w:rPr>
              <w:fldChar w:fldCharType="end"/>
            </w:r>
            <w:r w:rsidRPr="0080152C">
              <w:rPr>
                <w:rFonts w:ascii="Trebuchet MS" w:hAnsi="Trebuchet MS"/>
                <w:sz w:val="16"/>
                <w:szCs w:val="16"/>
              </w:rPr>
              <w:t xml:space="preserve"> de </w:t>
            </w:r>
            <w:r w:rsidRPr="0080152C">
              <w:rPr>
                <w:rFonts w:ascii="Trebuchet MS" w:hAnsi="Trebuchet MS"/>
                <w:b/>
                <w:sz w:val="16"/>
                <w:szCs w:val="16"/>
              </w:rPr>
              <w:fldChar w:fldCharType="begin"/>
            </w:r>
            <w:r w:rsidRPr="0080152C">
              <w:rPr>
                <w:rFonts w:ascii="Trebuchet MS" w:hAnsi="Trebuchet MS"/>
                <w:b/>
                <w:sz w:val="16"/>
                <w:szCs w:val="16"/>
              </w:rPr>
              <w:instrText>NUMPAGES</w:instrText>
            </w:r>
            <w:r w:rsidRPr="0080152C">
              <w:rPr>
                <w:rFonts w:ascii="Trebuchet MS" w:hAnsi="Trebuchet MS"/>
                <w:b/>
                <w:sz w:val="16"/>
                <w:szCs w:val="16"/>
              </w:rPr>
              <w:fldChar w:fldCharType="separate"/>
            </w:r>
            <w:r w:rsidR="001D540F">
              <w:rPr>
                <w:rFonts w:ascii="Trebuchet MS" w:hAnsi="Trebuchet MS"/>
                <w:b/>
                <w:noProof/>
                <w:sz w:val="16"/>
                <w:szCs w:val="16"/>
              </w:rPr>
              <w:t>1</w:t>
            </w:r>
            <w:r w:rsidRPr="0080152C">
              <w:rPr>
                <w:rFonts w:ascii="Trebuchet MS" w:hAnsi="Trebuchet MS"/>
                <w:b/>
                <w:sz w:val="16"/>
                <w:szCs w:val="16"/>
              </w:rPr>
              <w:fldChar w:fldCharType="end"/>
            </w:r>
            <w:r>
              <w:rPr>
                <w:rFonts w:ascii="Trebuchet MS" w:hAnsi="Trebuchet MS"/>
                <w:b/>
                <w:sz w:val="16"/>
                <w:szCs w:val="16"/>
              </w:rPr>
              <w:tab/>
            </w:r>
            <w:r>
              <w:rPr>
                <w:rFonts w:ascii="Trebuchet MS" w:hAnsi="Trebuchet MS"/>
                <w:b/>
                <w:sz w:val="16"/>
                <w:szCs w:val="16"/>
              </w:rPr>
              <w:tab/>
            </w:r>
            <w:r>
              <w:rPr>
                <w:rFonts w:ascii="Trebuchet MS" w:hAnsi="Trebuchet MS"/>
                <w:b/>
                <w:sz w:val="16"/>
                <w:szCs w:val="16"/>
              </w:rPr>
              <w:tab/>
            </w:r>
            <w:r>
              <w:rPr>
                <w:rFonts w:ascii="Trebuchet MS" w:hAnsi="Trebuchet MS"/>
                <w:b/>
                <w:sz w:val="16"/>
                <w:szCs w:val="16"/>
              </w:rPr>
              <w:tab/>
            </w:r>
            <w:r>
              <w:rPr>
                <w:rFonts w:ascii="Trebuchet MS" w:hAnsi="Trebuchet MS"/>
                <w:b/>
                <w:sz w:val="16"/>
                <w:szCs w:val="16"/>
              </w:rPr>
              <w:tab/>
              <w:t xml:space="preserve">     </w:t>
            </w:r>
            <w:r w:rsidRPr="00BD2E58">
              <w:rPr>
                <w:rFonts w:ascii="Trebuchet MS" w:hAnsi="Trebuchet MS"/>
                <w:sz w:val="16"/>
                <w:szCs w:val="16"/>
              </w:rPr>
              <w:t>Versión 1 Código</w:t>
            </w:r>
            <w:r>
              <w:rPr>
                <w:rFonts w:ascii="Trebuchet MS" w:hAnsi="Trebuchet MS"/>
                <w:sz w:val="16"/>
                <w:szCs w:val="16"/>
              </w:rPr>
              <w:t>:</w:t>
            </w:r>
            <w:r>
              <w:rPr>
                <w:rFonts w:ascii="Trebuchet MS" w:hAnsi="Trebuchet MS"/>
                <w:sz w:val="16"/>
                <w:szCs w:val="16"/>
              </w:rPr>
              <w:t xml:space="preserve"> FR</w:t>
            </w:r>
            <w:r w:rsidRPr="00BD2E58">
              <w:rPr>
                <w:rFonts w:ascii="Trebuchet MS" w:hAnsi="Trebuchet MS"/>
                <w:sz w:val="16"/>
                <w:szCs w:val="16"/>
              </w:rPr>
              <w:t>-506-</w:t>
            </w:r>
            <w:r>
              <w:rPr>
                <w:rFonts w:ascii="Trebuchet MS" w:hAnsi="Trebuchet MS"/>
                <w:sz w:val="16"/>
                <w:szCs w:val="16"/>
              </w:rPr>
              <w:t>0</w:t>
            </w:r>
            <w:r w:rsidRPr="00BD2E58">
              <w:rPr>
                <w:rFonts w:ascii="Trebuchet MS" w:hAnsi="Trebuchet MS"/>
                <w:sz w:val="16"/>
                <w:szCs w:val="16"/>
              </w:rPr>
              <w:t>0</w:t>
            </w:r>
            <w:r>
              <w:rPr>
                <w:rFonts w:ascii="Trebuchet MS" w:hAnsi="Trebuchet MS"/>
                <w:sz w:val="16"/>
                <w:szCs w:val="16"/>
              </w:rPr>
              <w:t>9</w:t>
            </w:r>
          </w:p>
          <w:p w14:paraId="67DA8C19" w14:textId="77777777" w:rsidR="0080152C" w:rsidRPr="007875D8" w:rsidRDefault="0080152C" w:rsidP="0080152C">
            <w:pPr>
              <w:pStyle w:val="Piedepgina"/>
              <w:jc w:val="right"/>
              <w:rPr>
                <w:rFonts w:ascii="Trebuchet MS" w:hAnsi="Trebuchet MS"/>
                <w:sz w:val="16"/>
                <w:szCs w:val="16"/>
              </w:rPr>
            </w:pPr>
            <w:r w:rsidRPr="00BD2E58">
              <w:rPr>
                <w:rFonts w:ascii="Trebuchet MS" w:hAnsi="Trebuchet MS"/>
                <w:sz w:val="16"/>
                <w:szCs w:val="16"/>
              </w:rPr>
              <w:tab/>
              <w:t xml:space="preserve">              El contenido de este</w:t>
            </w:r>
            <w:r w:rsidRPr="00FB06FF">
              <w:rPr>
                <w:rFonts w:ascii="Trebuchet MS" w:hAnsi="Trebuchet MS"/>
                <w:sz w:val="16"/>
                <w:szCs w:val="16"/>
              </w:rPr>
              <w:t xml:space="preserve"> documento es de propiedad y uso exclusivo de la</w:t>
            </w:r>
            <w:r>
              <w:rPr>
                <w:rFonts w:ascii="Trebuchet MS" w:hAnsi="Trebuchet MS"/>
                <w:sz w:val="16"/>
                <w:szCs w:val="16"/>
              </w:rPr>
              <w:t xml:space="preserve"> </w:t>
            </w:r>
            <w:r w:rsidRPr="00FB06FF">
              <w:rPr>
                <w:rFonts w:ascii="Trebuchet MS" w:hAnsi="Trebuchet MS"/>
                <w:sz w:val="16"/>
                <w:szCs w:val="16"/>
              </w:rPr>
              <w:t>Universidad Pontificia Bolivariana - Seccional Bucaramanga</w:t>
            </w:r>
          </w:p>
          <w:p w14:paraId="463D88DA" w14:textId="77777777" w:rsidR="0080152C" w:rsidRPr="0080152C" w:rsidRDefault="0080152C">
            <w:pPr>
              <w:pStyle w:val="Piedepgina"/>
              <w:rPr>
                <w:rFonts w:ascii="Trebuchet MS" w:hAnsi="Trebuchet MS"/>
                <w:sz w:val="16"/>
                <w:szCs w:val="16"/>
              </w:rPr>
            </w:pPr>
          </w:p>
        </w:sdtContent>
      </w:sdt>
    </w:sdtContent>
  </w:sdt>
  <w:p w14:paraId="41B7F101" w14:textId="77777777" w:rsidR="00806BC9" w:rsidRPr="001C4484" w:rsidRDefault="00806BC9" w:rsidP="001C4484">
    <w:pPr>
      <w:pStyle w:val="Piedepgina"/>
      <w:jc w:val="center"/>
      <w:rPr>
        <w:rFonts w:ascii="Candara" w:hAnsi="Candar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967191" w14:textId="77777777" w:rsidR="00037E88" w:rsidRDefault="00037E88" w:rsidP="008F467B">
      <w:r>
        <w:separator/>
      </w:r>
    </w:p>
  </w:footnote>
  <w:footnote w:type="continuationSeparator" w:id="0">
    <w:p w14:paraId="3E72A5D1" w14:textId="77777777" w:rsidR="00037E88" w:rsidRDefault="00037E88" w:rsidP="008F46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90" type="#_x0000_t75" style="width:30pt;height:32.25pt" o:bullet="t">
        <v:imagedata r:id="rId1" o:title="logo"/>
      </v:shape>
    </w:pict>
  </w:numPicBullet>
  <w:numPicBullet w:numPicBulletId="1">
    <w:pict>
      <v:shape id="_x0000_i1191" type="#_x0000_t75" style="width:93pt;height:102.75pt" o:bullet="t">
        <v:imagedata r:id="rId2" o:title="logo UPB"/>
      </v:shape>
    </w:pict>
  </w:numPicBullet>
  <w:abstractNum w:abstractNumId="0">
    <w:nsid w:val="129171D3"/>
    <w:multiLevelType w:val="multilevel"/>
    <w:tmpl w:val="0C0A0029"/>
    <w:lvl w:ilvl="0">
      <w:start w:val="1"/>
      <w:numFmt w:val="decimal"/>
      <w:pStyle w:val="Ttulo1"/>
      <w:suff w:val="space"/>
      <w:lvlText w:val="Capítulo %1"/>
      <w:lvlJc w:val="left"/>
      <w:pPr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Ttulo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Ttulo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ind w:left="0" w:firstLine="0"/>
      </w:pPr>
    </w:lvl>
  </w:abstractNum>
  <w:abstractNum w:abstractNumId="1">
    <w:nsid w:val="4FCD2E36"/>
    <w:multiLevelType w:val="hybridMultilevel"/>
    <w:tmpl w:val="26D4F564"/>
    <w:lvl w:ilvl="0" w:tplc="6AF223C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 fillcolor="#ff6" strokecolor="red">
      <v:fill color="#ff6"/>
      <v:stroke color="red"/>
      <v:textbox inset="0,0,0,0"/>
      <o:colormru v:ext="edit" colors="#ff6"/>
      <o:colormenu v:ext="edit" fillcolor="none" strokecolor="none [3213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1D7D"/>
    <w:rsid w:val="0000415E"/>
    <w:rsid w:val="00005DAC"/>
    <w:rsid w:val="00006658"/>
    <w:rsid w:val="00010CB4"/>
    <w:rsid w:val="00012ACE"/>
    <w:rsid w:val="00015BC2"/>
    <w:rsid w:val="0001669B"/>
    <w:rsid w:val="00020DF3"/>
    <w:rsid w:val="000307AE"/>
    <w:rsid w:val="00031427"/>
    <w:rsid w:val="00037E88"/>
    <w:rsid w:val="000407FF"/>
    <w:rsid w:val="00044F7E"/>
    <w:rsid w:val="0004597A"/>
    <w:rsid w:val="00050335"/>
    <w:rsid w:val="00051C32"/>
    <w:rsid w:val="00062B54"/>
    <w:rsid w:val="00081577"/>
    <w:rsid w:val="00086F0C"/>
    <w:rsid w:val="00087735"/>
    <w:rsid w:val="0008789E"/>
    <w:rsid w:val="00097024"/>
    <w:rsid w:val="000B0455"/>
    <w:rsid w:val="000B187E"/>
    <w:rsid w:val="000B252C"/>
    <w:rsid w:val="000C2219"/>
    <w:rsid w:val="000C2AF6"/>
    <w:rsid w:val="000D444D"/>
    <w:rsid w:val="000E0661"/>
    <w:rsid w:val="000E2C79"/>
    <w:rsid w:val="000F0AC0"/>
    <w:rsid w:val="000F3A92"/>
    <w:rsid w:val="000F41D9"/>
    <w:rsid w:val="00101C33"/>
    <w:rsid w:val="00101F1B"/>
    <w:rsid w:val="00112E9A"/>
    <w:rsid w:val="00121C8C"/>
    <w:rsid w:val="00125313"/>
    <w:rsid w:val="00150577"/>
    <w:rsid w:val="00153682"/>
    <w:rsid w:val="001615F3"/>
    <w:rsid w:val="00171B60"/>
    <w:rsid w:val="00181017"/>
    <w:rsid w:val="00181A7B"/>
    <w:rsid w:val="001A07F4"/>
    <w:rsid w:val="001A75B1"/>
    <w:rsid w:val="001B14E1"/>
    <w:rsid w:val="001B192F"/>
    <w:rsid w:val="001C441E"/>
    <w:rsid w:val="001C4484"/>
    <w:rsid w:val="001D347A"/>
    <w:rsid w:val="001D540F"/>
    <w:rsid w:val="001E1D7D"/>
    <w:rsid w:val="001E72E5"/>
    <w:rsid w:val="001F011C"/>
    <w:rsid w:val="001F013A"/>
    <w:rsid w:val="001F7796"/>
    <w:rsid w:val="0020133A"/>
    <w:rsid w:val="00204C89"/>
    <w:rsid w:val="00211848"/>
    <w:rsid w:val="00212051"/>
    <w:rsid w:val="00212BE0"/>
    <w:rsid w:val="00224897"/>
    <w:rsid w:val="002266F2"/>
    <w:rsid w:val="00240B62"/>
    <w:rsid w:val="00255541"/>
    <w:rsid w:val="00260EA7"/>
    <w:rsid w:val="002615D9"/>
    <w:rsid w:val="0026525D"/>
    <w:rsid w:val="00274B10"/>
    <w:rsid w:val="00274F4B"/>
    <w:rsid w:val="00276730"/>
    <w:rsid w:val="002869D0"/>
    <w:rsid w:val="0028776B"/>
    <w:rsid w:val="00292CED"/>
    <w:rsid w:val="002952C6"/>
    <w:rsid w:val="002B27F8"/>
    <w:rsid w:val="002C0356"/>
    <w:rsid w:val="002D1BC4"/>
    <w:rsid w:val="002E1939"/>
    <w:rsid w:val="002E51BB"/>
    <w:rsid w:val="002E6BB3"/>
    <w:rsid w:val="002F2801"/>
    <w:rsid w:val="003108BA"/>
    <w:rsid w:val="0031307C"/>
    <w:rsid w:val="00316A56"/>
    <w:rsid w:val="00332097"/>
    <w:rsid w:val="0033682A"/>
    <w:rsid w:val="00343176"/>
    <w:rsid w:val="003446AC"/>
    <w:rsid w:val="00350E52"/>
    <w:rsid w:val="00352A08"/>
    <w:rsid w:val="003546B5"/>
    <w:rsid w:val="00365C38"/>
    <w:rsid w:val="00373199"/>
    <w:rsid w:val="00375247"/>
    <w:rsid w:val="00375B8E"/>
    <w:rsid w:val="00376760"/>
    <w:rsid w:val="00377C7B"/>
    <w:rsid w:val="00377C8E"/>
    <w:rsid w:val="00382EA5"/>
    <w:rsid w:val="00383751"/>
    <w:rsid w:val="003A4C57"/>
    <w:rsid w:val="003A7D13"/>
    <w:rsid w:val="003B3C0F"/>
    <w:rsid w:val="003B7664"/>
    <w:rsid w:val="003C4E06"/>
    <w:rsid w:val="003C5DE2"/>
    <w:rsid w:val="003D7568"/>
    <w:rsid w:val="003E59FB"/>
    <w:rsid w:val="003F04F5"/>
    <w:rsid w:val="00400744"/>
    <w:rsid w:val="00411E28"/>
    <w:rsid w:val="00412BE8"/>
    <w:rsid w:val="00413A42"/>
    <w:rsid w:val="00424D6C"/>
    <w:rsid w:val="004337BF"/>
    <w:rsid w:val="00437E4B"/>
    <w:rsid w:val="004412E5"/>
    <w:rsid w:val="0047061D"/>
    <w:rsid w:val="00473D64"/>
    <w:rsid w:val="00475958"/>
    <w:rsid w:val="00477902"/>
    <w:rsid w:val="00486238"/>
    <w:rsid w:val="0048657B"/>
    <w:rsid w:val="00490724"/>
    <w:rsid w:val="0049132B"/>
    <w:rsid w:val="00492278"/>
    <w:rsid w:val="0049616C"/>
    <w:rsid w:val="00497956"/>
    <w:rsid w:val="00497BA0"/>
    <w:rsid w:val="004A1A57"/>
    <w:rsid w:val="004B1FF6"/>
    <w:rsid w:val="004B434F"/>
    <w:rsid w:val="004C284B"/>
    <w:rsid w:val="004D0033"/>
    <w:rsid w:val="004D0866"/>
    <w:rsid w:val="004D3642"/>
    <w:rsid w:val="004D51C7"/>
    <w:rsid w:val="004D7381"/>
    <w:rsid w:val="004D7387"/>
    <w:rsid w:val="004E7F88"/>
    <w:rsid w:val="0050715A"/>
    <w:rsid w:val="005155C8"/>
    <w:rsid w:val="0051651C"/>
    <w:rsid w:val="00521953"/>
    <w:rsid w:val="00526AFE"/>
    <w:rsid w:val="005465BB"/>
    <w:rsid w:val="00550701"/>
    <w:rsid w:val="0055131E"/>
    <w:rsid w:val="00556343"/>
    <w:rsid w:val="00556532"/>
    <w:rsid w:val="00571287"/>
    <w:rsid w:val="00574D89"/>
    <w:rsid w:val="00581167"/>
    <w:rsid w:val="00587993"/>
    <w:rsid w:val="00595D22"/>
    <w:rsid w:val="005A1756"/>
    <w:rsid w:val="005A3FD8"/>
    <w:rsid w:val="005A42D7"/>
    <w:rsid w:val="005C7EC8"/>
    <w:rsid w:val="005D0157"/>
    <w:rsid w:val="005D5214"/>
    <w:rsid w:val="005D5A25"/>
    <w:rsid w:val="005D7D00"/>
    <w:rsid w:val="005E0530"/>
    <w:rsid w:val="005E17C3"/>
    <w:rsid w:val="005E1808"/>
    <w:rsid w:val="005E34DE"/>
    <w:rsid w:val="005F090C"/>
    <w:rsid w:val="005F0EE9"/>
    <w:rsid w:val="005F12E3"/>
    <w:rsid w:val="005F5144"/>
    <w:rsid w:val="0060314B"/>
    <w:rsid w:val="006035E6"/>
    <w:rsid w:val="006108A8"/>
    <w:rsid w:val="00615EAD"/>
    <w:rsid w:val="0061657D"/>
    <w:rsid w:val="00626140"/>
    <w:rsid w:val="00630893"/>
    <w:rsid w:val="006449EE"/>
    <w:rsid w:val="0065307F"/>
    <w:rsid w:val="00661FF5"/>
    <w:rsid w:val="00673530"/>
    <w:rsid w:val="00674BAA"/>
    <w:rsid w:val="00685A8F"/>
    <w:rsid w:val="006876B1"/>
    <w:rsid w:val="006A3052"/>
    <w:rsid w:val="006A3C9A"/>
    <w:rsid w:val="006A431D"/>
    <w:rsid w:val="006A4441"/>
    <w:rsid w:val="006C623A"/>
    <w:rsid w:val="006C7E4F"/>
    <w:rsid w:val="006D0FB0"/>
    <w:rsid w:val="006D6F4C"/>
    <w:rsid w:val="00701A0D"/>
    <w:rsid w:val="00720093"/>
    <w:rsid w:val="00727A95"/>
    <w:rsid w:val="00731AC4"/>
    <w:rsid w:val="0073414E"/>
    <w:rsid w:val="00736F39"/>
    <w:rsid w:val="007377CF"/>
    <w:rsid w:val="00737EFC"/>
    <w:rsid w:val="00746599"/>
    <w:rsid w:val="00746E47"/>
    <w:rsid w:val="00747AA5"/>
    <w:rsid w:val="00747E6F"/>
    <w:rsid w:val="00750C13"/>
    <w:rsid w:val="00762B2F"/>
    <w:rsid w:val="007718F6"/>
    <w:rsid w:val="00774C98"/>
    <w:rsid w:val="00790772"/>
    <w:rsid w:val="007933DB"/>
    <w:rsid w:val="007944C6"/>
    <w:rsid w:val="00794AF4"/>
    <w:rsid w:val="007A0402"/>
    <w:rsid w:val="007A0B6B"/>
    <w:rsid w:val="007A24C3"/>
    <w:rsid w:val="007A6271"/>
    <w:rsid w:val="007B550B"/>
    <w:rsid w:val="007B58E0"/>
    <w:rsid w:val="007B5921"/>
    <w:rsid w:val="007C3ACB"/>
    <w:rsid w:val="007C444B"/>
    <w:rsid w:val="007D0ED3"/>
    <w:rsid w:val="007D5CF8"/>
    <w:rsid w:val="007E4BB3"/>
    <w:rsid w:val="007F162F"/>
    <w:rsid w:val="007F3C08"/>
    <w:rsid w:val="007F7FD4"/>
    <w:rsid w:val="0080152C"/>
    <w:rsid w:val="00806BC9"/>
    <w:rsid w:val="00831CAF"/>
    <w:rsid w:val="00836558"/>
    <w:rsid w:val="00841F95"/>
    <w:rsid w:val="008462A6"/>
    <w:rsid w:val="008477BF"/>
    <w:rsid w:val="00852613"/>
    <w:rsid w:val="008677C0"/>
    <w:rsid w:val="0088160C"/>
    <w:rsid w:val="00890FF6"/>
    <w:rsid w:val="008B2F18"/>
    <w:rsid w:val="008C2314"/>
    <w:rsid w:val="008C599E"/>
    <w:rsid w:val="008D10E0"/>
    <w:rsid w:val="008D6A62"/>
    <w:rsid w:val="008D6B9D"/>
    <w:rsid w:val="008F467B"/>
    <w:rsid w:val="008F7EDC"/>
    <w:rsid w:val="00905900"/>
    <w:rsid w:val="00906DF8"/>
    <w:rsid w:val="009109AF"/>
    <w:rsid w:val="009109EC"/>
    <w:rsid w:val="00924E57"/>
    <w:rsid w:val="009311F5"/>
    <w:rsid w:val="00935DE1"/>
    <w:rsid w:val="0094540B"/>
    <w:rsid w:val="00945F55"/>
    <w:rsid w:val="00946A4C"/>
    <w:rsid w:val="00950A51"/>
    <w:rsid w:val="0095140B"/>
    <w:rsid w:val="00975064"/>
    <w:rsid w:val="00975369"/>
    <w:rsid w:val="009763A1"/>
    <w:rsid w:val="00986006"/>
    <w:rsid w:val="00987952"/>
    <w:rsid w:val="009A2489"/>
    <w:rsid w:val="009A430B"/>
    <w:rsid w:val="009C10FD"/>
    <w:rsid w:val="009C6DE5"/>
    <w:rsid w:val="009E0791"/>
    <w:rsid w:val="009E23A6"/>
    <w:rsid w:val="009E3E46"/>
    <w:rsid w:val="009F5E29"/>
    <w:rsid w:val="009F687D"/>
    <w:rsid w:val="009F7380"/>
    <w:rsid w:val="00A00C5B"/>
    <w:rsid w:val="00A012D5"/>
    <w:rsid w:val="00A07B92"/>
    <w:rsid w:val="00A12063"/>
    <w:rsid w:val="00A128B0"/>
    <w:rsid w:val="00A233F4"/>
    <w:rsid w:val="00A23C6C"/>
    <w:rsid w:val="00A242D0"/>
    <w:rsid w:val="00A31DED"/>
    <w:rsid w:val="00A32789"/>
    <w:rsid w:val="00A33406"/>
    <w:rsid w:val="00A37729"/>
    <w:rsid w:val="00A44E33"/>
    <w:rsid w:val="00A656F2"/>
    <w:rsid w:val="00A669C7"/>
    <w:rsid w:val="00A84EFC"/>
    <w:rsid w:val="00A87242"/>
    <w:rsid w:val="00A90FCC"/>
    <w:rsid w:val="00A93843"/>
    <w:rsid w:val="00A956F4"/>
    <w:rsid w:val="00A95E82"/>
    <w:rsid w:val="00A97457"/>
    <w:rsid w:val="00AA03FF"/>
    <w:rsid w:val="00AA3EE4"/>
    <w:rsid w:val="00AB06B4"/>
    <w:rsid w:val="00AD0065"/>
    <w:rsid w:val="00AD0E64"/>
    <w:rsid w:val="00AD0F74"/>
    <w:rsid w:val="00AD0FFC"/>
    <w:rsid w:val="00AD155E"/>
    <w:rsid w:val="00AD2CEF"/>
    <w:rsid w:val="00AD3B6B"/>
    <w:rsid w:val="00AD6166"/>
    <w:rsid w:val="00AF0992"/>
    <w:rsid w:val="00B03793"/>
    <w:rsid w:val="00B105DD"/>
    <w:rsid w:val="00B12D87"/>
    <w:rsid w:val="00B14593"/>
    <w:rsid w:val="00B16658"/>
    <w:rsid w:val="00B177C3"/>
    <w:rsid w:val="00B207C6"/>
    <w:rsid w:val="00B31955"/>
    <w:rsid w:val="00B51CA6"/>
    <w:rsid w:val="00B612EE"/>
    <w:rsid w:val="00B679A6"/>
    <w:rsid w:val="00B8780F"/>
    <w:rsid w:val="00BA0894"/>
    <w:rsid w:val="00BA1527"/>
    <w:rsid w:val="00BB0AA9"/>
    <w:rsid w:val="00BB5E65"/>
    <w:rsid w:val="00BC126B"/>
    <w:rsid w:val="00BC506F"/>
    <w:rsid w:val="00BC688D"/>
    <w:rsid w:val="00BD1C05"/>
    <w:rsid w:val="00BD27B3"/>
    <w:rsid w:val="00BD3F8D"/>
    <w:rsid w:val="00BE01B2"/>
    <w:rsid w:val="00BE482F"/>
    <w:rsid w:val="00BE7971"/>
    <w:rsid w:val="00BF22E5"/>
    <w:rsid w:val="00BF6170"/>
    <w:rsid w:val="00C154A7"/>
    <w:rsid w:val="00C252E4"/>
    <w:rsid w:val="00C32789"/>
    <w:rsid w:val="00C35C9C"/>
    <w:rsid w:val="00C40DC3"/>
    <w:rsid w:val="00C44E6A"/>
    <w:rsid w:val="00C501F7"/>
    <w:rsid w:val="00C50357"/>
    <w:rsid w:val="00C62B5D"/>
    <w:rsid w:val="00C64447"/>
    <w:rsid w:val="00C771E4"/>
    <w:rsid w:val="00C810EE"/>
    <w:rsid w:val="00C82052"/>
    <w:rsid w:val="00C8520B"/>
    <w:rsid w:val="00C865A8"/>
    <w:rsid w:val="00C9230B"/>
    <w:rsid w:val="00C92368"/>
    <w:rsid w:val="00C95D78"/>
    <w:rsid w:val="00CB259F"/>
    <w:rsid w:val="00CD0B4E"/>
    <w:rsid w:val="00CD6A0A"/>
    <w:rsid w:val="00CE4C25"/>
    <w:rsid w:val="00D01FD5"/>
    <w:rsid w:val="00D1066B"/>
    <w:rsid w:val="00D11176"/>
    <w:rsid w:val="00D138E3"/>
    <w:rsid w:val="00D17118"/>
    <w:rsid w:val="00D24FCE"/>
    <w:rsid w:val="00D40F10"/>
    <w:rsid w:val="00D57E57"/>
    <w:rsid w:val="00D607A5"/>
    <w:rsid w:val="00D65F23"/>
    <w:rsid w:val="00D73E70"/>
    <w:rsid w:val="00D758C5"/>
    <w:rsid w:val="00D76201"/>
    <w:rsid w:val="00D92001"/>
    <w:rsid w:val="00D95DD0"/>
    <w:rsid w:val="00DA0F54"/>
    <w:rsid w:val="00DA62C9"/>
    <w:rsid w:val="00DA66BC"/>
    <w:rsid w:val="00DA7C92"/>
    <w:rsid w:val="00DB53B3"/>
    <w:rsid w:val="00DC20C8"/>
    <w:rsid w:val="00DC4BE3"/>
    <w:rsid w:val="00DD59C2"/>
    <w:rsid w:val="00DD720F"/>
    <w:rsid w:val="00DF0D57"/>
    <w:rsid w:val="00E00921"/>
    <w:rsid w:val="00E03BC4"/>
    <w:rsid w:val="00E05731"/>
    <w:rsid w:val="00E06B88"/>
    <w:rsid w:val="00E07FAB"/>
    <w:rsid w:val="00E106C4"/>
    <w:rsid w:val="00E1083B"/>
    <w:rsid w:val="00E245E3"/>
    <w:rsid w:val="00E313FD"/>
    <w:rsid w:val="00E31759"/>
    <w:rsid w:val="00E332F7"/>
    <w:rsid w:val="00E471FE"/>
    <w:rsid w:val="00E538D2"/>
    <w:rsid w:val="00E553BC"/>
    <w:rsid w:val="00E6721C"/>
    <w:rsid w:val="00E6764D"/>
    <w:rsid w:val="00E72C1C"/>
    <w:rsid w:val="00E82B8E"/>
    <w:rsid w:val="00EB0FD4"/>
    <w:rsid w:val="00EE0AAA"/>
    <w:rsid w:val="00EE76D6"/>
    <w:rsid w:val="00EF233D"/>
    <w:rsid w:val="00F02E71"/>
    <w:rsid w:val="00F05609"/>
    <w:rsid w:val="00F25838"/>
    <w:rsid w:val="00F26DB5"/>
    <w:rsid w:val="00F36C80"/>
    <w:rsid w:val="00F42DA3"/>
    <w:rsid w:val="00F47E19"/>
    <w:rsid w:val="00F50EF1"/>
    <w:rsid w:val="00F74E8E"/>
    <w:rsid w:val="00F96CEB"/>
    <w:rsid w:val="00FA4940"/>
    <w:rsid w:val="00FA6B50"/>
    <w:rsid w:val="00FB3991"/>
    <w:rsid w:val="00FD5642"/>
    <w:rsid w:val="00FD6911"/>
    <w:rsid w:val="00FF1866"/>
    <w:rsid w:val="00FF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ff6" strokecolor="red">
      <v:fill color="#ff6"/>
      <v:stroke color="red"/>
      <v:textbox inset="0,0,0,0"/>
      <o:colormru v:ext="edit" colors="#ff6"/>
      <o:colormenu v:ext="edit" fillcolor="none" strokecolor="none [3213]"/>
    </o:shapedefaults>
    <o:shapelayout v:ext="edit">
      <o:idmap v:ext="edit" data="1"/>
      <o:rules v:ext="edit">
        <o:r id="V:Rule2" type="connector" idref="#_x0000_s1651"/>
      </o:rules>
    </o:shapelayout>
  </w:shapeDefaults>
  <w:decimalSymbol w:val=","/>
  <w:listSeparator w:val=","/>
  <w14:docId w14:val="6709E5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D7D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1E1D7D"/>
    <w:pPr>
      <w:keepNext/>
      <w:numPr>
        <w:numId w:val="1"/>
      </w:numPr>
      <w:jc w:val="center"/>
      <w:outlineLvl w:val="0"/>
    </w:pPr>
    <w:rPr>
      <w:rFonts w:ascii="Arial" w:hAnsi="Arial" w:cs="Arial"/>
      <w:b/>
      <w:sz w:val="22"/>
    </w:rPr>
  </w:style>
  <w:style w:type="paragraph" w:styleId="Ttulo2">
    <w:name w:val="heading 2"/>
    <w:basedOn w:val="Normal"/>
    <w:next w:val="Normal"/>
    <w:link w:val="Ttulo2Car"/>
    <w:qFormat/>
    <w:rsid w:val="001E1D7D"/>
    <w:pPr>
      <w:keepNext/>
      <w:numPr>
        <w:ilvl w:val="1"/>
        <w:numId w:val="1"/>
      </w:numPr>
      <w:jc w:val="center"/>
      <w:outlineLvl w:val="1"/>
    </w:pPr>
    <w:rPr>
      <w:rFonts w:ascii="Arial" w:hAnsi="Arial" w:cs="Arial"/>
      <w:b/>
      <w:u w:val="single"/>
    </w:rPr>
  </w:style>
  <w:style w:type="paragraph" w:styleId="Ttulo3">
    <w:name w:val="heading 3"/>
    <w:basedOn w:val="Normal"/>
    <w:next w:val="Normal"/>
    <w:link w:val="Ttulo3Car"/>
    <w:qFormat/>
    <w:rsid w:val="001E1D7D"/>
    <w:pPr>
      <w:keepNext/>
      <w:numPr>
        <w:ilvl w:val="2"/>
        <w:numId w:val="1"/>
      </w:numPr>
      <w:jc w:val="center"/>
      <w:outlineLvl w:val="2"/>
    </w:pPr>
    <w:rPr>
      <w:rFonts w:ascii="Arial" w:hAnsi="Arial" w:cs="Arial"/>
      <w:b/>
      <w:sz w:val="22"/>
      <w:szCs w:val="22"/>
    </w:rPr>
  </w:style>
  <w:style w:type="paragraph" w:styleId="Ttulo4">
    <w:name w:val="heading 4"/>
    <w:basedOn w:val="Normal"/>
    <w:next w:val="Normal"/>
    <w:link w:val="Ttulo4Car"/>
    <w:qFormat/>
    <w:rsid w:val="001E1D7D"/>
    <w:pPr>
      <w:keepNext/>
      <w:numPr>
        <w:ilvl w:val="3"/>
        <w:numId w:val="1"/>
      </w:numPr>
      <w:spacing w:line="360" w:lineRule="auto"/>
      <w:jc w:val="both"/>
      <w:outlineLvl w:val="3"/>
    </w:pPr>
    <w:rPr>
      <w:rFonts w:ascii="Arial" w:hAnsi="Arial" w:cs="Arial"/>
      <w:b/>
      <w:noProof/>
      <w:sz w:val="22"/>
      <w:szCs w:val="21"/>
    </w:rPr>
  </w:style>
  <w:style w:type="paragraph" w:styleId="Ttulo5">
    <w:name w:val="heading 5"/>
    <w:basedOn w:val="Normal"/>
    <w:next w:val="Normal"/>
    <w:link w:val="Ttulo5Car"/>
    <w:qFormat/>
    <w:rsid w:val="001E1D7D"/>
    <w:pPr>
      <w:keepNext/>
      <w:numPr>
        <w:ilvl w:val="4"/>
        <w:numId w:val="1"/>
      </w:numPr>
      <w:spacing w:line="360" w:lineRule="auto"/>
      <w:jc w:val="both"/>
      <w:outlineLvl w:val="4"/>
    </w:pPr>
    <w:rPr>
      <w:rFonts w:ascii="Arial" w:hAnsi="Arial" w:cs="Arial"/>
      <w:b/>
      <w:noProof/>
      <w:color w:val="000000"/>
      <w:sz w:val="22"/>
      <w:szCs w:val="21"/>
    </w:rPr>
  </w:style>
  <w:style w:type="paragraph" w:styleId="Ttulo6">
    <w:name w:val="heading 6"/>
    <w:basedOn w:val="Normal"/>
    <w:next w:val="Normal"/>
    <w:link w:val="Ttulo6Car"/>
    <w:qFormat/>
    <w:rsid w:val="001E1D7D"/>
    <w:pPr>
      <w:keepNext/>
      <w:numPr>
        <w:ilvl w:val="5"/>
        <w:numId w:val="1"/>
      </w:numPr>
      <w:spacing w:line="360" w:lineRule="auto"/>
      <w:jc w:val="center"/>
      <w:outlineLvl w:val="5"/>
    </w:pPr>
    <w:rPr>
      <w:rFonts w:ascii="Arial" w:hAnsi="Arial" w:cs="Arial"/>
      <w:b/>
      <w:color w:val="000000"/>
      <w:sz w:val="22"/>
    </w:rPr>
  </w:style>
  <w:style w:type="paragraph" w:styleId="Ttulo7">
    <w:name w:val="heading 7"/>
    <w:basedOn w:val="Normal"/>
    <w:next w:val="Normal"/>
    <w:link w:val="Ttulo7Car"/>
    <w:qFormat/>
    <w:rsid w:val="001E1D7D"/>
    <w:pPr>
      <w:keepNext/>
      <w:numPr>
        <w:ilvl w:val="6"/>
        <w:numId w:val="1"/>
      </w:numPr>
      <w:spacing w:line="360" w:lineRule="auto"/>
      <w:jc w:val="both"/>
      <w:outlineLvl w:val="6"/>
    </w:pPr>
    <w:rPr>
      <w:rFonts w:ascii="Arial" w:hAnsi="Arial" w:cs="Arial"/>
      <w:b/>
      <w:bCs/>
      <w:color w:val="000000"/>
      <w:lang w:val="en-US"/>
    </w:rPr>
  </w:style>
  <w:style w:type="paragraph" w:styleId="Ttulo8">
    <w:name w:val="heading 8"/>
    <w:basedOn w:val="Normal"/>
    <w:next w:val="Normal"/>
    <w:link w:val="Ttulo8Car"/>
    <w:qFormat/>
    <w:rsid w:val="001E1D7D"/>
    <w:pPr>
      <w:keepNext/>
      <w:numPr>
        <w:ilvl w:val="7"/>
        <w:numId w:val="1"/>
      </w:numPr>
      <w:spacing w:line="360" w:lineRule="auto"/>
      <w:jc w:val="both"/>
      <w:outlineLvl w:val="7"/>
    </w:pPr>
    <w:rPr>
      <w:rFonts w:ascii="Arial" w:hAnsi="Arial" w:cs="Arial"/>
      <w:b/>
      <w:bCs/>
      <w:color w:val="000000"/>
    </w:rPr>
  </w:style>
  <w:style w:type="paragraph" w:styleId="Ttulo9">
    <w:name w:val="heading 9"/>
    <w:basedOn w:val="Normal"/>
    <w:next w:val="Normal"/>
    <w:link w:val="Ttulo9Car"/>
    <w:qFormat/>
    <w:rsid w:val="001E1D7D"/>
    <w:pPr>
      <w:keepNext/>
      <w:numPr>
        <w:ilvl w:val="8"/>
        <w:numId w:val="1"/>
      </w:numPr>
      <w:spacing w:line="360" w:lineRule="auto"/>
      <w:ind w:right="-1890"/>
      <w:jc w:val="both"/>
      <w:outlineLvl w:val="8"/>
    </w:pPr>
    <w:rPr>
      <w:rFonts w:ascii="Arial" w:hAnsi="Arial" w:cs="Arial"/>
      <w:b/>
      <w:color w:val="000000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1E1D7D"/>
    <w:rPr>
      <w:rFonts w:ascii="Arial" w:eastAsia="Times New Roman" w:hAnsi="Arial" w:cs="Arial"/>
      <w:b/>
      <w:sz w:val="22"/>
      <w:szCs w:val="24"/>
    </w:rPr>
  </w:style>
  <w:style w:type="character" w:customStyle="1" w:styleId="Ttulo2Car">
    <w:name w:val="Título 2 Car"/>
    <w:basedOn w:val="Fuentedeprrafopredeter"/>
    <w:link w:val="Ttulo2"/>
    <w:rsid w:val="001E1D7D"/>
    <w:rPr>
      <w:rFonts w:ascii="Arial" w:eastAsia="Times New Roman" w:hAnsi="Arial" w:cs="Arial"/>
      <w:b/>
      <w:sz w:val="24"/>
      <w:szCs w:val="24"/>
      <w:u w:val="single"/>
    </w:rPr>
  </w:style>
  <w:style w:type="character" w:customStyle="1" w:styleId="Ttulo3Car">
    <w:name w:val="Título 3 Car"/>
    <w:basedOn w:val="Fuentedeprrafopredeter"/>
    <w:link w:val="Ttulo3"/>
    <w:rsid w:val="001E1D7D"/>
    <w:rPr>
      <w:rFonts w:ascii="Arial" w:eastAsia="Times New Roman" w:hAnsi="Arial" w:cs="Arial"/>
      <w:b/>
      <w:sz w:val="22"/>
      <w:szCs w:val="22"/>
    </w:rPr>
  </w:style>
  <w:style w:type="character" w:customStyle="1" w:styleId="Ttulo4Car">
    <w:name w:val="Título 4 Car"/>
    <w:basedOn w:val="Fuentedeprrafopredeter"/>
    <w:link w:val="Ttulo4"/>
    <w:rsid w:val="001E1D7D"/>
    <w:rPr>
      <w:rFonts w:ascii="Arial" w:eastAsia="Times New Roman" w:hAnsi="Arial" w:cs="Arial"/>
      <w:b/>
      <w:noProof/>
      <w:sz w:val="22"/>
      <w:szCs w:val="21"/>
    </w:rPr>
  </w:style>
  <w:style w:type="character" w:customStyle="1" w:styleId="Ttulo5Car">
    <w:name w:val="Título 5 Car"/>
    <w:basedOn w:val="Fuentedeprrafopredeter"/>
    <w:link w:val="Ttulo5"/>
    <w:rsid w:val="001E1D7D"/>
    <w:rPr>
      <w:rFonts w:ascii="Arial" w:eastAsia="Times New Roman" w:hAnsi="Arial" w:cs="Arial"/>
      <w:b/>
      <w:noProof/>
      <w:color w:val="000000"/>
      <w:sz w:val="22"/>
      <w:szCs w:val="21"/>
    </w:rPr>
  </w:style>
  <w:style w:type="character" w:customStyle="1" w:styleId="Ttulo6Car">
    <w:name w:val="Título 6 Car"/>
    <w:basedOn w:val="Fuentedeprrafopredeter"/>
    <w:link w:val="Ttulo6"/>
    <w:rsid w:val="001E1D7D"/>
    <w:rPr>
      <w:rFonts w:ascii="Arial" w:eastAsia="Times New Roman" w:hAnsi="Arial" w:cs="Arial"/>
      <w:b/>
      <w:color w:val="000000"/>
      <w:sz w:val="22"/>
      <w:szCs w:val="24"/>
    </w:rPr>
  </w:style>
  <w:style w:type="character" w:customStyle="1" w:styleId="Ttulo7Car">
    <w:name w:val="Título 7 Car"/>
    <w:basedOn w:val="Fuentedeprrafopredeter"/>
    <w:link w:val="Ttulo7"/>
    <w:rsid w:val="001E1D7D"/>
    <w:rPr>
      <w:rFonts w:ascii="Arial" w:eastAsia="Times New Roman" w:hAnsi="Arial" w:cs="Arial"/>
      <w:b/>
      <w:bCs/>
      <w:color w:val="000000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rsid w:val="001E1D7D"/>
    <w:rPr>
      <w:rFonts w:ascii="Arial" w:eastAsia="Times New Roman" w:hAnsi="Arial" w:cs="Arial"/>
      <w:b/>
      <w:bCs/>
      <w:color w:val="000000"/>
      <w:sz w:val="24"/>
      <w:szCs w:val="24"/>
    </w:rPr>
  </w:style>
  <w:style w:type="character" w:customStyle="1" w:styleId="Ttulo9Car">
    <w:name w:val="Título 9 Car"/>
    <w:basedOn w:val="Fuentedeprrafopredeter"/>
    <w:link w:val="Ttulo9"/>
    <w:rsid w:val="001E1D7D"/>
    <w:rPr>
      <w:rFonts w:ascii="Arial" w:eastAsia="Times New Roman" w:hAnsi="Arial" w:cs="Arial"/>
      <w:b/>
      <w:color w:val="000000"/>
      <w:sz w:val="22"/>
      <w:szCs w:val="22"/>
    </w:rPr>
  </w:style>
  <w:style w:type="paragraph" w:styleId="Ttulo">
    <w:name w:val="Title"/>
    <w:basedOn w:val="Normal"/>
    <w:link w:val="TtuloCar"/>
    <w:qFormat/>
    <w:rsid w:val="001E1D7D"/>
    <w:pPr>
      <w:jc w:val="center"/>
    </w:pPr>
    <w:rPr>
      <w:b/>
      <w:bCs/>
      <w:sz w:val="20"/>
      <w:szCs w:val="20"/>
    </w:rPr>
  </w:style>
  <w:style w:type="character" w:customStyle="1" w:styleId="TtuloCar">
    <w:name w:val="Título Car"/>
    <w:basedOn w:val="Fuentedeprrafopredeter"/>
    <w:link w:val="Ttulo"/>
    <w:rsid w:val="001E1D7D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character" w:styleId="Nmerodepgina">
    <w:name w:val="page number"/>
    <w:basedOn w:val="Fuentedeprrafopredeter"/>
    <w:semiHidden/>
    <w:rsid w:val="001E1D7D"/>
  </w:style>
  <w:style w:type="table" w:styleId="Tablaconcuadrcula">
    <w:name w:val="Table Grid"/>
    <w:basedOn w:val="Tablanormal"/>
    <w:uiPriority w:val="59"/>
    <w:rsid w:val="001E1D7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E1D7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E1D7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C62B5D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8F467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F467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8F467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F467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unhideWhenUsed/>
    <w:rsid w:val="00794AF4"/>
    <w:pPr>
      <w:spacing w:before="100" w:beforeAutospacing="1" w:after="100" w:afterAutospacing="1"/>
    </w:pPr>
    <w:rPr>
      <w:lang w:val="en-US" w:eastAsia="en-US"/>
    </w:rPr>
  </w:style>
  <w:style w:type="paragraph" w:styleId="Textoindependiente">
    <w:name w:val="Body Text"/>
    <w:basedOn w:val="Normal"/>
    <w:link w:val="TextoindependienteCar"/>
    <w:rsid w:val="005F0EE9"/>
    <w:pPr>
      <w:jc w:val="both"/>
    </w:pPr>
    <w:rPr>
      <w:rFonts w:ascii="Verdana" w:hAnsi="Verdana"/>
      <w:sz w:val="22"/>
      <w:szCs w:val="22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5F0EE9"/>
    <w:rPr>
      <w:rFonts w:ascii="Verdana" w:eastAsia="Times New Roman" w:hAnsi="Verdana"/>
      <w:sz w:val="22"/>
      <w:szCs w:val="22"/>
      <w:lang w:val="es-ES_tradnl"/>
    </w:rPr>
  </w:style>
  <w:style w:type="paragraph" w:styleId="Sangra3detindependiente">
    <w:name w:val="Body Text Indent 3"/>
    <w:basedOn w:val="Normal"/>
    <w:link w:val="Sangra3detindependienteCar"/>
    <w:rsid w:val="005F0EE9"/>
    <w:pPr>
      <w:tabs>
        <w:tab w:val="left" w:pos="360"/>
      </w:tabs>
      <w:ind w:left="708"/>
      <w:jc w:val="both"/>
    </w:pPr>
    <w:rPr>
      <w:rFonts w:ascii="Verdana" w:hAnsi="Verdana"/>
      <w:b/>
      <w:bCs/>
      <w:sz w:val="22"/>
      <w:szCs w:val="22"/>
      <w:lang w:val="es-ES_tradnl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5F0EE9"/>
    <w:rPr>
      <w:rFonts w:ascii="Verdana" w:eastAsia="Times New Roman" w:hAnsi="Verdana"/>
      <w:b/>
      <w:bCs/>
      <w:sz w:val="22"/>
      <w:szCs w:val="22"/>
      <w:lang w:val="es-ES_tradnl"/>
    </w:rPr>
  </w:style>
  <w:style w:type="paragraph" w:styleId="Textoindependiente2">
    <w:name w:val="Body Text 2"/>
    <w:basedOn w:val="Normal"/>
    <w:link w:val="Textoindependiente2Car"/>
    <w:rsid w:val="005F0EE9"/>
    <w:pPr>
      <w:jc w:val="both"/>
    </w:pPr>
    <w:rPr>
      <w:rFonts w:ascii="Verdana" w:hAnsi="Verdana"/>
      <w:b/>
      <w:bCs/>
      <w:sz w:val="22"/>
      <w:szCs w:val="22"/>
      <w:lang w:val="es-ES_tradnl"/>
    </w:rPr>
  </w:style>
  <w:style w:type="character" w:customStyle="1" w:styleId="Textoindependiente2Car">
    <w:name w:val="Texto independiente 2 Car"/>
    <w:basedOn w:val="Fuentedeprrafopredeter"/>
    <w:link w:val="Textoindependiente2"/>
    <w:rsid w:val="005F0EE9"/>
    <w:rPr>
      <w:rFonts w:ascii="Verdana" w:eastAsia="Times New Roman" w:hAnsi="Verdana"/>
      <w:b/>
      <w:bCs/>
      <w:sz w:val="22"/>
      <w:szCs w:val="22"/>
      <w:lang w:val="es-ES_tradnl"/>
    </w:rPr>
  </w:style>
  <w:style w:type="paragraph" w:customStyle="1" w:styleId="Predeterminado">
    <w:name w:val="Predeterminado"/>
    <w:rsid w:val="00050335"/>
    <w:pPr>
      <w:autoSpaceDE w:val="0"/>
      <w:autoSpaceDN w:val="0"/>
      <w:adjustRightInd w:val="0"/>
    </w:pPr>
    <w:rPr>
      <w:rFonts w:ascii="Times New Roman" w:eastAsia="Times New Roman" w:hAnsi="Times New Roman"/>
      <w:szCs w:val="24"/>
      <w:lang w:val="en-US" w:eastAsia="en-US"/>
    </w:rPr>
  </w:style>
  <w:style w:type="paragraph" w:styleId="Textosinformato">
    <w:name w:val="Plain Text"/>
    <w:basedOn w:val="Normal"/>
    <w:link w:val="TextosinformatoCar"/>
    <w:semiHidden/>
    <w:rsid w:val="00C35C9C"/>
    <w:rPr>
      <w:rFonts w:ascii="Courier New" w:hAnsi="Courier New"/>
      <w:sz w:val="20"/>
      <w:szCs w:val="20"/>
      <w:lang w:eastAsia="es-MX"/>
    </w:rPr>
  </w:style>
  <w:style w:type="character" w:customStyle="1" w:styleId="TextosinformatoCar">
    <w:name w:val="Texto sin formato Car"/>
    <w:basedOn w:val="Fuentedeprrafopredeter"/>
    <w:link w:val="Textosinformato"/>
    <w:semiHidden/>
    <w:rsid w:val="00C35C9C"/>
    <w:rPr>
      <w:rFonts w:ascii="Courier New" w:eastAsia="Times New Roman" w:hAnsi="Courier New"/>
      <w:lang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http://www.upbbga.edu.co/graficos/logogif.gi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3.gi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353791-A956-4496-9DD1-5D2B6185E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106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Links>
    <vt:vector size="6" baseType="variant">
      <vt:variant>
        <vt:i4>5308438</vt:i4>
      </vt:variant>
      <vt:variant>
        <vt:i4>-1</vt:i4>
      </vt:variant>
      <vt:variant>
        <vt:i4>2049</vt:i4>
      </vt:variant>
      <vt:variant>
        <vt:i4>1</vt:i4>
      </vt:variant>
      <vt:variant>
        <vt:lpwstr>http://www.upbbga.edu.co/graficos/logogif.gif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</dc:creator>
  <cp:lastModifiedBy>Ing. Laura Ortiz</cp:lastModifiedBy>
  <cp:revision>39</cp:revision>
  <cp:lastPrinted>2010-01-24T03:14:00Z</cp:lastPrinted>
  <dcterms:created xsi:type="dcterms:W3CDTF">2009-09-25T19:19:00Z</dcterms:created>
  <dcterms:modified xsi:type="dcterms:W3CDTF">2010-01-24T03:14:00Z</dcterms:modified>
</cp:coreProperties>
</file>